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C0C73" w14:textId="77777777" w:rsidR="00640D00" w:rsidRDefault="00640D00" w:rsidP="00640D00">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5</w:t>
      </w:r>
    </w:p>
    <w:p w14:paraId="2EEEE409" w14:textId="77777777" w:rsidR="00640D00" w:rsidRPr="00A62B4C" w:rsidRDefault="00640D00" w:rsidP="00640D00">
      <w:pPr>
        <w:rPr>
          <w:rFonts w:ascii="Verdana" w:eastAsia="Verdana" w:hAnsi="Verdana" w:cs="Times New Roman"/>
        </w:rPr>
      </w:pPr>
    </w:p>
    <w:p w14:paraId="1DAF089C" w14:textId="77777777" w:rsidR="00640D00" w:rsidRPr="004906BC" w:rsidRDefault="00640D00" w:rsidP="00640D00">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5EEA0C41" w14:textId="77777777" w:rsidR="00640D00" w:rsidRDefault="00640D00" w:rsidP="00640D00">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53E513AC" w14:textId="77777777" w:rsidR="00640D00" w:rsidRPr="000E459B" w:rsidRDefault="00640D00" w:rsidP="00640D00">
      <w:pPr>
        <w:pStyle w:val="Akapitzlist"/>
        <w:spacing w:before="120" w:line="276" w:lineRule="auto"/>
        <w:jc w:val="center"/>
        <w:outlineLvl w:val="0"/>
        <w:rPr>
          <w:rFonts w:cstheme="minorHAnsi"/>
          <w:b/>
          <w:i/>
          <w:szCs w:val="18"/>
        </w:rPr>
      </w:pPr>
      <w:r w:rsidRPr="000E459B">
        <w:rPr>
          <w:rFonts w:cstheme="minorHAnsi"/>
          <w:b/>
          <w:i/>
          <w:szCs w:val="18"/>
        </w:rPr>
        <w:t>„</w:t>
      </w:r>
      <w:r w:rsidRPr="00490670">
        <w:rPr>
          <w:rFonts w:cstheme="minorHAnsi"/>
          <w:b/>
          <w:i/>
          <w:szCs w:val="18"/>
        </w:rPr>
        <w:t>Przyłączenia budynku usługowo – handlowego przy ulicy Struga 16 w Zduńskiej Woli oraz Galerii Zduńska przy ulicy Łódzka 27 w Zduńskiej Woli</w:t>
      </w:r>
      <w:r w:rsidRPr="000E459B">
        <w:rPr>
          <w:rFonts w:cstheme="minorHAnsi"/>
          <w:b/>
          <w:i/>
          <w:szCs w:val="18"/>
        </w:rPr>
        <w:t>”</w:t>
      </w:r>
    </w:p>
    <w:p w14:paraId="16308335" w14:textId="77777777" w:rsidR="00640D00" w:rsidRPr="00FF3308" w:rsidRDefault="00640D00" w:rsidP="00640D00">
      <w:pPr>
        <w:pStyle w:val="Akapitzlist"/>
        <w:numPr>
          <w:ilvl w:val="1"/>
          <w:numId w:val="6"/>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5E2633F0" w14:textId="77777777" w:rsidR="00640D00" w:rsidRPr="005A7035" w:rsidRDefault="00640D00" w:rsidP="00640D00">
      <w:pPr>
        <w:pStyle w:val="Akapitzlist"/>
        <w:numPr>
          <w:ilvl w:val="1"/>
          <w:numId w:val="6"/>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7AA3540D" w14:textId="77777777" w:rsidR="00640D00" w:rsidRPr="005A7035" w:rsidRDefault="00640D00" w:rsidP="00640D00">
      <w:pPr>
        <w:pStyle w:val="Akapitzlist"/>
        <w:numPr>
          <w:ilvl w:val="1"/>
          <w:numId w:val="6"/>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6DC7D11" w14:textId="77777777" w:rsidR="00640D00" w:rsidRDefault="00640D00" w:rsidP="00640D00">
      <w:pPr>
        <w:pStyle w:val="Akapitzlist"/>
        <w:numPr>
          <w:ilvl w:val="1"/>
          <w:numId w:val="6"/>
        </w:numPr>
        <w:spacing w:after="0" w:line="276" w:lineRule="auto"/>
        <w:ind w:hanging="436"/>
        <w:jc w:val="both"/>
        <w:rPr>
          <w:rFonts w:cstheme="minorHAnsi"/>
          <w:sz w:val="20"/>
        </w:rPr>
      </w:pPr>
      <w:r w:rsidRPr="005A7035">
        <w:rPr>
          <w:rFonts w:cstheme="minorHAnsi"/>
          <w:sz w:val="20"/>
        </w:rPr>
        <w:t>Do obowiązków Wykonawcy należy:</w:t>
      </w:r>
    </w:p>
    <w:p w14:paraId="33B6E93E" w14:textId="77777777" w:rsidR="00640D00" w:rsidRDefault="00640D00" w:rsidP="00640D00">
      <w:pPr>
        <w:pStyle w:val="Akapitzlist"/>
        <w:numPr>
          <w:ilvl w:val="2"/>
          <w:numId w:val="6"/>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0B1EB0DD" w14:textId="77777777" w:rsidR="00640D00" w:rsidRPr="005A7035" w:rsidRDefault="00640D00" w:rsidP="00640D00">
      <w:pPr>
        <w:pStyle w:val="Akapitzlist"/>
        <w:numPr>
          <w:ilvl w:val="2"/>
          <w:numId w:val="6"/>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3373D0BF" w14:textId="77777777" w:rsidR="00640D00" w:rsidRPr="005A7035" w:rsidRDefault="00640D00" w:rsidP="00640D00">
      <w:pPr>
        <w:pStyle w:val="Akapitzlist"/>
        <w:numPr>
          <w:ilvl w:val="2"/>
          <w:numId w:val="6"/>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D1C0DA5" w14:textId="77777777" w:rsidR="00640D00" w:rsidRPr="00181D92" w:rsidRDefault="00640D00" w:rsidP="00640D00">
      <w:pPr>
        <w:pStyle w:val="Akapitzlist"/>
        <w:numPr>
          <w:ilvl w:val="2"/>
          <w:numId w:val="6"/>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3844601D" w14:textId="77777777" w:rsidR="00640D00" w:rsidRPr="005A7035" w:rsidRDefault="00640D00" w:rsidP="00640D00">
      <w:pPr>
        <w:pStyle w:val="Akapitzlist"/>
        <w:numPr>
          <w:ilvl w:val="1"/>
          <w:numId w:val="6"/>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3228050A" w14:textId="77777777" w:rsidR="00640D00" w:rsidRDefault="00640D00" w:rsidP="00640D00">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4561591" w14:textId="77777777" w:rsidR="00640D00" w:rsidRDefault="00640D00" w:rsidP="00640D00">
      <w:pPr>
        <w:pStyle w:val="Akapitzlist"/>
        <w:numPr>
          <w:ilvl w:val="1"/>
          <w:numId w:val="6"/>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358639B6" w14:textId="77777777" w:rsidR="00640D00" w:rsidRDefault="00640D00" w:rsidP="00640D00">
      <w:pPr>
        <w:pStyle w:val="Akapitzlist"/>
        <w:numPr>
          <w:ilvl w:val="1"/>
          <w:numId w:val="6"/>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7960D361" w14:textId="77777777" w:rsidR="00640D00" w:rsidRDefault="00640D00" w:rsidP="00640D00">
      <w:pPr>
        <w:pStyle w:val="Akapitzlist"/>
        <w:numPr>
          <w:ilvl w:val="2"/>
          <w:numId w:val="6"/>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129A2F65" w14:textId="77777777" w:rsidR="00640D00" w:rsidRDefault="00640D00" w:rsidP="00640D00">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4018F29C" w14:textId="77777777" w:rsidR="00640D00" w:rsidRDefault="00640D00" w:rsidP="00640D00">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18201800" w14:textId="77777777" w:rsidR="00640D00" w:rsidRPr="002D2118" w:rsidRDefault="00640D00" w:rsidP="00640D00">
      <w:pPr>
        <w:pStyle w:val="Akapitzlist"/>
        <w:numPr>
          <w:ilvl w:val="1"/>
          <w:numId w:val="6"/>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22457CDC" w14:textId="77777777" w:rsidR="00640D00" w:rsidRPr="004906BC" w:rsidRDefault="00640D00" w:rsidP="00640D00">
      <w:pPr>
        <w:pStyle w:val="Akapitzlist"/>
        <w:spacing w:before="120" w:line="276" w:lineRule="auto"/>
        <w:ind w:left="284"/>
        <w:jc w:val="both"/>
        <w:outlineLvl w:val="0"/>
        <w:rPr>
          <w:rFonts w:cstheme="minorHAnsi"/>
          <w:b/>
        </w:rPr>
      </w:pPr>
    </w:p>
    <w:p w14:paraId="5ED3DAFD" w14:textId="77777777" w:rsidR="00640D00" w:rsidRPr="00E0332B" w:rsidRDefault="00640D00" w:rsidP="00640D00">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0084F84D" w14:textId="77777777" w:rsidR="00640D00" w:rsidRPr="00421260" w:rsidRDefault="00640D00" w:rsidP="00640D00">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08365407"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274250E9"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3626BABF"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06D70725"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0239D8D5"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00401450" w14:textId="77777777" w:rsidR="00640D00" w:rsidRPr="00421260" w:rsidRDefault="00640D00" w:rsidP="00640D00">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3557E5A1" w14:textId="77777777" w:rsidR="00640D00" w:rsidRDefault="00640D00" w:rsidP="00640D00">
      <w:pPr>
        <w:widowControl w:val="0"/>
        <w:numPr>
          <w:ilvl w:val="0"/>
          <w:numId w:val="7"/>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0811348B" w14:textId="77777777" w:rsidR="00640D00" w:rsidRPr="004906BC" w:rsidRDefault="00640D00" w:rsidP="00640D00">
      <w:pPr>
        <w:pStyle w:val="Akapitzlist"/>
        <w:spacing w:before="120" w:line="276" w:lineRule="auto"/>
        <w:ind w:left="284"/>
        <w:jc w:val="both"/>
        <w:outlineLvl w:val="0"/>
        <w:rPr>
          <w:rFonts w:cstheme="minorHAnsi"/>
        </w:rPr>
      </w:pPr>
    </w:p>
    <w:p w14:paraId="171960A9" w14:textId="77777777" w:rsidR="00640D00" w:rsidRPr="004906BC" w:rsidRDefault="00640D00" w:rsidP="00640D00">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439DF4A8" w14:textId="77777777" w:rsidR="00640D00" w:rsidRPr="002D2118" w:rsidRDefault="00640D00" w:rsidP="00640D00">
      <w:pPr>
        <w:spacing w:before="120" w:line="276" w:lineRule="auto"/>
        <w:outlineLvl w:val="0"/>
        <w:rPr>
          <w:rFonts w:cstheme="minorHAnsi"/>
          <w:sz w:val="20"/>
        </w:rPr>
      </w:pPr>
      <w:r w:rsidRPr="002D2118">
        <w:rPr>
          <w:rFonts w:cstheme="minorHAnsi"/>
          <w:b/>
          <w:i/>
          <w:sz w:val="20"/>
        </w:rPr>
        <w:t>3</w:t>
      </w:r>
      <w:r>
        <w:rPr>
          <w:rFonts w:cstheme="minorHAnsi"/>
          <w:b/>
          <w:i/>
          <w:sz w:val="20"/>
        </w:rPr>
        <w:t>0</w:t>
      </w:r>
      <w:r w:rsidRPr="002D2118">
        <w:rPr>
          <w:rFonts w:cstheme="minorHAnsi"/>
          <w:b/>
          <w:i/>
          <w:sz w:val="20"/>
        </w:rPr>
        <w:t>.0</w:t>
      </w:r>
      <w:r>
        <w:rPr>
          <w:rFonts w:cstheme="minorHAnsi"/>
          <w:b/>
          <w:i/>
          <w:sz w:val="20"/>
        </w:rPr>
        <w:t>4</w:t>
      </w:r>
      <w:r w:rsidRPr="002D2118">
        <w:rPr>
          <w:rFonts w:cstheme="minorHAnsi"/>
          <w:b/>
          <w:i/>
          <w:sz w:val="20"/>
        </w:rPr>
        <w:t>.202</w:t>
      </w:r>
      <w:r>
        <w:rPr>
          <w:rFonts w:cstheme="minorHAnsi"/>
          <w:b/>
          <w:i/>
          <w:sz w:val="20"/>
        </w:rPr>
        <w:t>7</w:t>
      </w:r>
      <w:r w:rsidRPr="002D2118">
        <w:rPr>
          <w:rFonts w:cstheme="minorHAnsi"/>
          <w:sz w:val="20"/>
        </w:rPr>
        <w:t xml:space="preserve"> (prace projektowe)</w:t>
      </w:r>
    </w:p>
    <w:p w14:paraId="1DBFB2E4" w14:textId="77777777" w:rsidR="00640D00" w:rsidRPr="002D2118" w:rsidRDefault="00640D00" w:rsidP="00640D00">
      <w:pPr>
        <w:spacing w:before="120" w:line="276" w:lineRule="auto"/>
        <w:outlineLvl w:val="0"/>
        <w:rPr>
          <w:rFonts w:cstheme="minorHAnsi"/>
          <w:sz w:val="20"/>
        </w:rPr>
      </w:pPr>
      <w:r>
        <w:rPr>
          <w:rFonts w:cstheme="minorHAnsi"/>
          <w:b/>
          <w:i/>
          <w:sz w:val="20"/>
        </w:rPr>
        <w:t>31.05</w:t>
      </w:r>
      <w:r w:rsidRPr="002D2118">
        <w:rPr>
          <w:rFonts w:cstheme="minorHAnsi"/>
          <w:b/>
          <w:i/>
          <w:sz w:val="20"/>
        </w:rPr>
        <w:t>.202</w:t>
      </w:r>
      <w:r>
        <w:rPr>
          <w:rFonts w:cstheme="minorHAnsi"/>
          <w:b/>
          <w:i/>
          <w:sz w:val="20"/>
        </w:rPr>
        <w:t>7</w:t>
      </w:r>
      <w:r w:rsidRPr="002D2118">
        <w:rPr>
          <w:rFonts w:cstheme="minorHAnsi"/>
          <w:b/>
          <w:i/>
          <w:sz w:val="20"/>
        </w:rPr>
        <w:t xml:space="preserve"> </w:t>
      </w:r>
      <w:r w:rsidRPr="002D2118">
        <w:rPr>
          <w:rFonts w:cstheme="minorHAnsi"/>
          <w:sz w:val="20"/>
        </w:rPr>
        <w:t>(roboty budowlano-montażowe)</w:t>
      </w:r>
    </w:p>
    <w:p w14:paraId="5E3E90D8" w14:textId="77777777" w:rsidR="00640D00" w:rsidRPr="002D2118" w:rsidRDefault="00640D00" w:rsidP="00640D00">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21479B44" w14:textId="77777777" w:rsidR="00640D00" w:rsidRPr="004906BC" w:rsidRDefault="00640D00" w:rsidP="00640D00">
      <w:pPr>
        <w:pStyle w:val="Akapitzlist"/>
        <w:spacing w:before="120" w:line="276" w:lineRule="auto"/>
        <w:ind w:left="284"/>
        <w:jc w:val="both"/>
        <w:outlineLvl w:val="0"/>
        <w:rPr>
          <w:rFonts w:cstheme="minorHAnsi"/>
        </w:rPr>
      </w:pPr>
    </w:p>
    <w:p w14:paraId="531C4FA7" w14:textId="77777777" w:rsidR="00640D00" w:rsidRDefault="00640D00" w:rsidP="00640D00">
      <w:pPr>
        <w:pStyle w:val="Akapitzlist"/>
        <w:numPr>
          <w:ilvl w:val="0"/>
          <w:numId w:val="6"/>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00288C3E" w14:textId="77777777" w:rsidR="00640D00" w:rsidRPr="00E0332B" w:rsidRDefault="00640D00" w:rsidP="00640D00">
      <w:pPr>
        <w:pStyle w:val="Akapitzlist"/>
        <w:spacing w:before="120" w:after="0" w:line="276" w:lineRule="auto"/>
        <w:ind w:left="284"/>
        <w:jc w:val="both"/>
        <w:outlineLvl w:val="0"/>
        <w:rPr>
          <w:rFonts w:cstheme="minorHAnsi"/>
          <w:b/>
        </w:rPr>
      </w:pPr>
    </w:p>
    <w:p w14:paraId="2E98E072" w14:textId="77777777" w:rsidR="00640D00" w:rsidRPr="004906BC" w:rsidRDefault="00640D00" w:rsidP="00640D00">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39E7388D" w14:textId="77777777" w:rsidR="00640D00" w:rsidRPr="00E0332B" w:rsidRDefault="00640D00" w:rsidP="00640D00">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Sieradz</w:t>
      </w:r>
      <w:r w:rsidRPr="002D2118">
        <w:rPr>
          <w:rFonts w:cstheme="minorHAnsi"/>
          <w:b/>
          <w:i/>
          <w:sz w:val="20"/>
        </w:rPr>
        <w:t>, miejscowość</w:t>
      </w:r>
      <w:r>
        <w:rPr>
          <w:rFonts w:cstheme="minorHAnsi"/>
          <w:b/>
          <w:i/>
          <w:sz w:val="20"/>
        </w:rPr>
        <w:t xml:space="preserve"> Zduńska Wola</w:t>
      </w:r>
      <w:r w:rsidRPr="002D2118">
        <w:rPr>
          <w:rFonts w:cstheme="minorHAnsi"/>
          <w:b/>
          <w:i/>
          <w:sz w:val="20"/>
        </w:rPr>
        <w:t xml:space="preserve">, </w:t>
      </w:r>
    </w:p>
    <w:p w14:paraId="767157DB" w14:textId="77777777" w:rsidR="00640D00" w:rsidRPr="002D2118" w:rsidRDefault="00640D00" w:rsidP="00640D00">
      <w:pPr>
        <w:pStyle w:val="Akapitzlist"/>
        <w:numPr>
          <w:ilvl w:val="0"/>
          <w:numId w:val="6"/>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75445634" w14:textId="77777777" w:rsidR="00640D00" w:rsidRPr="002D2118" w:rsidRDefault="00640D00" w:rsidP="00640D00">
      <w:pPr>
        <w:pStyle w:val="Akapitzlist"/>
        <w:numPr>
          <w:ilvl w:val="1"/>
          <w:numId w:val="6"/>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59AC0D96" w14:textId="77777777" w:rsidR="00640D00" w:rsidRPr="002D2118" w:rsidRDefault="00640D00" w:rsidP="00640D00">
      <w:pPr>
        <w:pStyle w:val="Akapitzlist"/>
        <w:numPr>
          <w:ilvl w:val="1"/>
          <w:numId w:val="6"/>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Pr>
          <w:rFonts w:cstheme="minorHAnsi"/>
          <w:b/>
          <w:sz w:val="20"/>
        </w:rPr>
        <w:t xml:space="preserve"> – nie dotyczy </w:t>
      </w:r>
    </w:p>
    <w:p w14:paraId="389227B5" w14:textId="77777777" w:rsidR="00640D00" w:rsidRDefault="00640D00" w:rsidP="00640D00">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5A0A1A07" w14:textId="77777777" w:rsidR="00640D00" w:rsidRPr="00E33FE1" w:rsidRDefault="00640D00" w:rsidP="00640D00">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Dostawa Zamawiającego:</w:t>
      </w:r>
    </w:p>
    <w:p w14:paraId="50955F20" w14:textId="77777777" w:rsidR="00640D00" w:rsidRDefault="00640D00" w:rsidP="00640D00">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0D6F2DA3" w14:textId="77777777" w:rsidR="00640D00" w:rsidRDefault="00640D00" w:rsidP="00640D00">
      <w:pPr>
        <w:pStyle w:val="Akapitzlist"/>
        <w:spacing w:before="120" w:after="0" w:line="276" w:lineRule="auto"/>
        <w:ind w:left="284"/>
        <w:jc w:val="both"/>
        <w:outlineLvl w:val="0"/>
        <w:rPr>
          <w:rFonts w:cstheme="minorHAnsi"/>
          <w:b/>
        </w:rPr>
      </w:pPr>
    </w:p>
    <w:p w14:paraId="7D3685FA" w14:textId="77777777" w:rsidR="00640D00" w:rsidRDefault="00640D00" w:rsidP="00640D00">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lastRenderedPageBreak/>
        <w:t xml:space="preserve">Gwarancja </w:t>
      </w:r>
    </w:p>
    <w:p w14:paraId="2FBEB7C4" w14:textId="77777777" w:rsidR="00640D00" w:rsidRDefault="00640D00" w:rsidP="00640D00">
      <w:pPr>
        <w:pStyle w:val="Akapitzlist"/>
        <w:numPr>
          <w:ilvl w:val="1"/>
          <w:numId w:val="6"/>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429C9C11" w14:textId="77777777" w:rsidR="00640D00" w:rsidRPr="004906BC" w:rsidRDefault="00640D00" w:rsidP="00640D00">
      <w:pPr>
        <w:pStyle w:val="Akapitzlist"/>
        <w:spacing w:before="120" w:line="276" w:lineRule="auto"/>
        <w:ind w:left="426"/>
        <w:jc w:val="both"/>
        <w:outlineLvl w:val="0"/>
        <w:rPr>
          <w:rFonts w:cstheme="minorHAnsi"/>
        </w:rPr>
      </w:pPr>
    </w:p>
    <w:p w14:paraId="0D1C050E" w14:textId="77777777" w:rsidR="00640D00" w:rsidRPr="004906BC" w:rsidRDefault="00640D00" w:rsidP="00640D00">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06FAAB81" w14:textId="77777777" w:rsidR="00640D00" w:rsidRPr="004B4556" w:rsidRDefault="00640D00" w:rsidP="00640D00">
      <w:pPr>
        <w:pStyle w:val="Akapitzlist"/>
        <w:numPr>
          <w:ilvl w:val="1"/>
          <w:numId w:val="6"/>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99216EE" w14:textId="77777777" w:rsidR="00640D00" w:rsidRPr="004B4556" w:rsidRDefault="00640D00" w:rsidP="00640D00">
      <w:pPr>
        <w:pStyle w:val="Akapitzlist"/>
        <w:numPr>
          <w:ilvl w:val="1"/>
          <w:numId w:val="6"/>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54868299" w14:textId="77777777" w:rsidR="00640D00" w:rsidRPr="00A62B4C" w:rsidRDefault="00640D00" w:rsidP="00640D00">
      <w:pPr>
        <w:jc w:val="both"/>
        <w:rPr>
          <w:rFonts w:ascii="Verdana" w:eastAsia="Verdana" w:hAnsi="Verdana" w:cs="Times New Roman"/>
        </w:rPr>
      </w:pPr>
    </w:p>
    <w:p w14:paraId="474D1521" w14:textId="77777777" w:rsidR="00640D00" w:rsidRDefault="00640D00" w:rsidP="00640D00"/>
    <w:p w14:paraId="73305BE4" w14:textId="77777777" w:rsidR="00640D00" w:rsidRPr="00DA054A" w:rsidRDefault="00640D00" w:rsidP="00640D00">
      <w:pPr>
        <w:rPr>
          <w:rFonts w:cstheme="minorHAnsi"/>
          <w:b/>
          <w:sz w:val="20"/>
        </w:rPr>
      </w:pPr>
      <w:r w:rsidRPr="00DA054A">
        <w:rPr>
          <w:rFonts w:cstheme="minorHAnsi"/>
          <w:b/>
          <w:sz w:val="20"/>
        </w:rPr>
        <w:t>Załączniki:</w:t>
      </w:r>
      <w:r>
        <w:rPr>
          <w:rFonts w:cstheme="minorHAnsi"/>
          <w:b/>
          <w:sz w:val="20"/>
        </w:rPr>
        <w:t xml:space="preserve"> </w:t>
      </w:r>
    </w:p>
    <w:p w14:paraId="21422FEB" w14:textId="77777777" w:rsidR="00640D00" w:rsidRPr="00DA054A" w:rsidRDefault="00640D00" w:rsidP="00640D00">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335080B" w14:textId="77777777" w:rsidR="00640D00" w:rsidRPr="00DA054A" w:rsidRDefault="00640D00" w:rsidP="00640D00">
      <w:pPr>
        <w:rPr>
          <w:rFonts w:cstheme="minorHAnsi"/>
          <w:sz w:val="20"/>
        </w:rPr>
      </w:pPr>
      <w:r>
        <w:rPr>
          <w:rFonts w:cstheme="minorHAnsi"/>
          <w:sz w:val="20"/>
        </w:rPr>
        <w:t xml:space="preserve">Załącznik nr 1.2 – </w:t>
      </w:r>
      <w:r w:rsidRPr="00DA054A">
        <w:rPr>
          <w:rFonts w:cstheme="minorHAnsi"/>
          <w:sz w:val="20"/>
        </w:rPr>
        <w:t>Wytyczne do kosztorysowania</w:t>
      </w:r>
    </w:p>
    <w:p w14:paraId="24822DEB" w14:textId="77777777" w:rsidR="00640D00" w:rsidRPr="00DA054A" w:rsidRDefault="00640D00" w:rsidP="00640D00">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31285263" w14:textId="77777777" w:rsidR="00640D00" w:rsidRPr="00DA054A" w:rsidRDefault="00640D00" w:rsidP="00640D00">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72ED6B6A" w14:textId="77777777" w:rsidR="00640D00" w:rsidRPr="00DA054A" w:rsidRDefault="00640D00" w:rsidP="00640D00">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193EBE57" w14:textId="77777777" w:rsidR="00640D00" w:rsidRDefault="00640D00" w:rsidP="00640D00">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1718DAC3" w14:textId="77777777" w:rsidR="00640D00" w:rsidRDefault="00640D00" w:rsidP="00640D00">
      <w:pPr>
        <w:rPr>
          <w:rFonts w:cstheme="minorHAnsi"/>
          <w:sz w:val="20"/>
        </w:rPr>
      </w:pPr>
      <w:r w:rsidRPr="00FF3308">
        <w:rPr>
          <w:rFonts w:cstheme="minorHAnsi"/>
          <w:sz w:val="20"/>
        </w:rPr>
        <w:t>Załącznik nr 1.7 – Specyfikacja techniczna</w:t>
      </w:r>
    </w:p>
    <w:p w14:paraId="2F8D256F" w14:textId="77777777" w:rsidR="00640D00" w:rsidRDefault="00640D00" w:rsidP="00640D00">
      <w:pPr>
        <w:rPr>
          <w:rFonts w:cstheme="minorHAnsi"/>
          <w:sz w:val="20"/>
        </w:rPr>
      </w:pPr>
      <w:r>
        <w:rPr>
          <w:rFonts w:cstheme="minorHAnsi"/>
          <w:sz w:val="20"/>
        </w:rPr>
        <w:t>Załącznik nr 1.8 – Mapa poglądowa</w:t>
      </w:r>
    </w:p>
    <w:p w14:paraId="54E1EED0" w14:textId="77777777" w:rsidR="00640D00" w:rsidRDefault="00640D00" w:rsidP="00640D00">
      <w:pPr>
        <w:rPr>
          <w:rFonts w:cstheme="minorHAnsi"/>
          <w:sz w:val="20"/>
        </w:rPr>
      </w:pPr>
      <w:r>
        <w:rPr>
          <w:rFonts w:cstheme="minorHAnsi"/>
          <w:sz w:val="20"/>
        </w:rPr>
        <w:t>Załącznik nr 1.9 – Warunki przyłączenia</w:t>
      </w:r>
    </w:p>
    <w:p w14:paraId="7A937315" w14:textId="77777777" w:rsidR="00640D00" w:rsidRPr="00DA054A" w:rsidRDefault="00640D00" w:rsidP="00640D00">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05B2DE73" w14:textId="77777777" w:rsidR="00640D00" w:rsidRDefault="00640D00" w:rsidP="00640D00">
      <w:pPr>
        <w:tabs>
          <w:tab w:val="left" w:pos="4357"/>
          <w:tab w:val="left" w:pos="8509"/>
        </w:tabs>
        <w:rPr>
          <w:rFonts w:ascii="Verdana" w:eastAsia="Verdana" w:hAnsi="Verdana" w:cs="Times New Roman"/>
        </w:rPr>
      </w:pPr>
    </w:p>
    <w:p w14:paraId="3A0C91F5" w14:textId="77777777" w:rsidR="00640D00" w:rsidRDefault="00640D00" w:rsidP="00640D00">
      <w:pPr>
        <w:tabs>
          <w:tab w:val="left" w:pos="4357"/>
          <w:tab w:val="left" w:pos="8509"/>
        </w:tabs>
        <w:rPr>
          <w:rFonts w:ascii="Verdana" w:eastAsia="Verdana" w:hAnsi="Verdana" w:cs="Times New Roman"/>
        </w:rPr>
      </w:pPr>
    </w:p>
    <w:p w14:paraId="0F4835FB" w14:textId="77777777" w:rsidR="00640D00" w:rsidRDefault="00640D00" w:rsidP="00640D00">
      <w:pPr>
        <w:tabs>
          <w:tab w:val="left" w:pos="4357"/>
          <w:tab w:val="left" w:pos="8509"/>
        </w:tabs>
        <w:rPr>
          <w:rFonts w:ascii="Verdana" w:eastAsia="Verdana" w:hAnsi="Verdana" w:cs="Times New Roman"/>
        </w:rPr>
      </w:pPr>
    </w:p>
    <w:p w14:paraId="604B86B8" w14:textId="77777777" w:rsidR="00640D00" w:rsidRDefault="00640D00" w:rsidP="00640D00">
      <w:pPr>
        <w:tabs>
          <w:tab w:val="left" w:pos="4357"/>
          <w:tab w:val="left" w:pos="8509"/>
        </w:tabs>
        <w:rPr>
          <w:rFonts w:ascii="Verdana" w:eastAsia="Verdana" w:hAnsi="Verdana" w:cs="Times New Roman"/>
        </w:rPr>
      </w:pPr>
    </w:p>
    <w:p w14:paraId="4C7C24F3" w14:textId="77777777" w:rsidR="00640D00" w:rsidRDefault="00640D00" w:rsidP="00640D00">
      <w:pPr>
        <w:tabs>
          <w:tab w:val="left" w:pos="4357"/>
          <w:tab w:val="left" w:pos="8509"/>
        </w:tabs>
        <w:rPr>
          <w:rFonts w:ascii="Verdana" w:eastAsia="Verdana" w:hAnsi="Verdana" w:cs="Times New Roman"/>
        </w:rPr>
      </w:pPr>
    </w:p>
    <w:p w14:paraId="51A24B87" w14:textId="77777777" w:rsidR="00640D00" w:rsidRDefault="00640D00" w:rsidP="00640D00">
      <w:pPr>
        <w:tabs>
          <w:tab w:val="left" w:pos="4357"/>
          <w:tab w:val="left" w:pos="8509"/>
        </w:tabs>
        <w:rPr>
          <w:rFonts w:ascii="Verdana" w:eastAsia="Verdana" w:hAnsi="Verdana" w:cs="Times New Roman"/>
        </w:rPr>
      </w:pPr>
    </w:p>
    <w:p w14:paraId="5A385E4C" w14:textId="77777777" w:rsidR="00640D00" w:rsidRDefault="00640D00" w:rsidP="00640D00">
      <w:pPr>
        <w:tabs>
          <w:tab w:val="left" w:pos="4357"/>
          <w:tab w:val="left" w:pos="8509"/>
        </w:tabs>
        <w:rPr>
          <w:rFonts w:ascii="Verdana" w:eastAsia="Verdana" w:hAnsi="Verdana" w:cs="Times New Roman"/>
        </w:rPr>
      </w:pPr>
    </w:p>
    <w:p w14:paraId="3F8664CC" w14:textId="77777777" w:rsidR="00640D00" w:rsidRDefault="00640D00" w:rsidP="00640D00">
      <w:pPr>
        <w:tabs>
          <w:tab w:val="left" w:pos="4357"/>
          <w:tab w:val="left" w:pos="8509"/>
        </w:tabs>
        <w:rPr>
          <w:rFonts w:ascii="Verdana" w:eastAsia="Verdana" w:hAnsi="Verdana" w:cs="Times New Roman"/>
        </w:rPr>
      </w:pPr>
    </w:p>
    <w:p w14:paraId="21D5C220" w14:textId="77777777" w:rsidR="00640D00" w:rsidRDefault="00640D00" w:rsidP="00640D00">
      <w:pPr>
        <w:tabs>
          <w:tab w:val="left" w:pos="4357"/>
          <w:tab w:val="left" w:pos="8509"/>
        </w:tabs>
        <w:rPr>
          <w:rFonts w:ascii="Verdana" w:eastAsia="Verdana" w:hAnsi="Verdana" w:cs="Times New Roman"/>
        </w:rPr>
      </w:pPr>
    </w:p>
    <w:p w14:paraId="2084FB33" w14:textId="77777777" w:rsidR="00640D00" w:rsidRDefault="00640D00" w:rsidP="00640D00">
      <w:pPr>
        <w:tabs>
          <w:tab w:val="left" w:pos="4357"/>
          <w:tab w:val="left" w:pos="8509"/>
        </w:tabs>
        <w:rPr>
          <w:rFonts w:ascii="Verdana" w:eastAsia="Verdana" w:hAnsi="Verdana" w:cs="Times New Roman"/>
        </w:rPr>
      </w:pPr>
    </w:p>
    <w:p w14:paraId="28A5A87F" w14:textId="77777777" w:rsidR="00640D00" w:rsidRDefault="00640D00" w:rsidP="00640D00">
      <w:pPr>
        <w:tabs>
          <w:tab w:val="left" w:pos="4357"/>
          <w:tab w:val="left" w:pos="8509"/>
        </w:tabs>
        <w:rPr>
          <w:rFonts w:ascii="Verdana" w:eastAsia="Verdana" w:hAnsi="Verdana" w:cs="Times New Roman"/>
        </w:rPr>
      </w:pPr>
    </w:p>
    <w:p w14:paraId="763DE939" w14:textId="77777777" w:rsidR="00640D00" w:rsidRDefault="00640D00" w:rsidP="00640D00">
      <w:pPr>
        <w:tabs>
          <w:tab w:val="left" w:pos="4357"/>
          <w:tab w:val="left" w:pos="8509"/>
        </w:tabs>
        <w:rPr>
          <w:rFonts w:ascii="Verdana" w:eastAsia="Verdana" w:hAnsi="Verdana" w:cs="Times New Roman"/>
        </w:rPr>
      </w:pPr>
    </w:p>
    <w:p w14:paraId="40292EC9" w14:textId="77777777" w:rsidR="00640D00" w:rsidRDefault="00640D00" w:rsidP="00640D00">
      <w:pPr>
        <w:tabs>
          <w:tab w:val="left" w:pos="4357"/>
          <w:tab w:val="left" w:pos="8509"/>
        </w:tabs>
        <w:rPr>
          <w:rFonts w:ascii="Verdana" w:eastAsia="Verdana" w:hAnsi="Verdana" w:cs="Times New Roman"/>
        </w:rPr>
      </w:pPr>
    </w:p>
    <w:p w14:paraId="06F4B143" w14:textId="77777777" w:rsidR="00640D00" w:rsidRDefault="00640D00" w:rsidP="00640D00">
      <w:pPr>
        <w:tabs>
          <w:tab w:val="left" w:pos="4357"/>
          <w:tab w:val="left" w:pos="8509"/>
        </w:tabs>
        <w:rPr>
          <w:rFonts w:ascii="Verdana" w:eastAsia="Verdana" w:hAnsi="Verdana" w:cs="Times New Roman"/>
        </w:rPr>
      </w:pPr>
    </w:p>
    <w:p w14:paraId="7440FB74" w14:textId="77777777" w:rsidR="00640D00" w:rsidRDefault="00640D00" w:rsidP="00640D00">
      <w:pPr>
        <w:tabs>
          <w:tab w:val="left" w:pos="4357"/>
          <w:tab w:val="left" w:pos="8509"/>
        </w:tabs>
        <w:rPr>
          <w:rFonts w:ascii="Verdana" w:eastAsia="Verdana" w:hAnsi="Verdana" w:cs="Times New Roman"/>
        </w:rPr>
      </w:pPr>
    </w:p>
    <w:p w14:paraId="7BFB801B" w14:textId="77777777" w:rsidR="00640D00" w:rsidRDefault="00640D00" w:rsidP="00640D00">
      <w:pPr>
        <w:tabs>
          <w:tab w:val="left" w:pos="4357"/>
          <w:tab w:val="left" w:pos="8509"/>
        </w:tabs>
        <w:rPr>
          <w:rFonts w:ascii="Verdana" w:eastAsia="Verdana" w:hAnsi="Verdana" w:cs="Times New Roman"/>
        </w:rPr>
      </w:pPr>
    </w:p>
    <w:p w14:paraId="092D230A" w14:textId="77777777" w:rsidR="00640D00" w:rsidRDefault="00640D00" w:rsidP="00640D00">
      <w:pPr>
        <w:tabs>
          <w:tab w:val="left" w:pos="4357"/>
          <w:tab w:val="left" w:pos="8509"/>
        </w:tabs>
        <w:rPr>
          <w:rFonts w:ascii="Verdana" w:eastAsia="Verdana" w:hAnsi="Verdana" w:cs="Times New Roman"/>
        </w:rPr>
      </w:pPr>
    </w:p>
    <w:p w14:paraId="2F2CE4AE" w14:textId="77777777" w:rsidR="00640D00" w:rsidRDefault="00640D00" w:rsidP="00640D00">
      <w:pPr>
        <w:tabs>
          <w:tab w:val="left" w:pos="4357"/>
          <w:tab w:val="left" w:pos="8509"/>
        </w:tabs>
        <w:rPr>
          <w:rFonts w:ascii="Verdana" w:eastAsia="Verdana" w:hAnsi="Verdana" w:cs="Times New Roman"/>
        </w:rPr>
      </w:pPr>
    </w:p>
    <w:p w14:paraId="0A137FFA" w14:textId="77777777" w:rsidR="00640D00" w:rsidRDefault="00640D00" w:rsidP="00640D00">
      <w:pPr>
        <w:tabs>
          <w:tab w:val="left" w:pos="4357"/>
          <w:tab w:val="left" w:pos="8509"/>
        </w:tabs>
        <w:rPr>
          <w:rFonts w:ascii="Verdana" w:eastAsia="Verdana" w:hAnsi="Verdana" w:cs="Times New Roman"/>
        </w:rPr>
      </w:pPr>
    </w:p>
    <w:p w14:paraId="7A6E8C75" w14:textId="77777777" w:rsidR="00640D00" w:rsidRDefault="00640D00" w:rsidP="00640D00">
      <w:pPr>
        <w:tabs>
          <w:tab w:val="left" w:pos="4357"/>
          <w:tab w:val="left" w:pos="8509"/>
        </w:tabs>
        <w:rPr>
          <w:rFonts w:ascii="Verdana" w:eastAsia="Verdana" w:hAnsi="Verdana" w:cs="Times New Roman"/>
        </w:rPr>
      </w:pPr>
    </w:p>
    <w:p w14:paraId="7E0F600F" w14:textId="77777777" w:rsidR="00640D00" w:rsidRPr="006619F7" w:rsidRDefault="00640D00" w:rsidP="00640D00">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2EE50D85" w14:textId="77777777" w:rsidR="00640D00" w:rsidRPr="005873E7" w:rsidRDefault="00640D00" w:rsidP="00640D00">
      <w:pPr>
        <w:jc w:val="right"/>
        <w:rPr>
          <w:rFonts w:cstheme="minorHAnsi"/>
          <w:b/>
          <w:bCs/>
          <w:iCs/>
          <w:sz w:val="20"/>
        </w:rPr>
      </w:pPr>
    </w:p>
    <w:p w14:paraId="24447AB7" w14:textId="77777777" w:rsidR="00640D00" w:rsidRDefault="00640D00" w:rsidP="00640D00">
      <w:pPr>
        <w:jc w:val="center"/>
        <w:rPr>
          <w:rFonts w:cstheme="minorHAnsi"/>
          <w:b/>
          <w:sz w:val="20"/>
          <w:u w:val="single"/>
        </w:rPr>
      </w:pPr>
    </w:p>
    <w:p w14:paraId="72247853" w14:textId="77777777" w:rsidR="00640D00" w:rsidRDefault="00640D00" w:rsidP="00640D00">
      <w:pPr>
        <w:jc w:val="center"/>
        <w:rPr>
          <w:rFonts w:cstheme="minorHAnsi"/>
          <w:b/>
          <w:sz w:val="20"/>
          <w:u w:val="single"/>
        </w:rPr>
      </w:pPr>
    </w:p>
    <w:p w14:paraId="7C28EAAE" w14:textId="77777777" w:rsidR="00640D00" w:rsidRDefault="00640D00" w:rsidP="00640D00">
      <w:pPr>
        <w:jc w:val="center"/>
        <w:rPr>
          <w:rFonts w:cstheme="minorHAnsi"/>
          <w:b/>
          <w:sz w:val="20"/>
          <w:u w:val="single"/>
        </w:rPr>
      </w:pPr>
      <w:r w:rsidRPr="005873E7">
        <w:rPr>
          <w:rFonts w:cstheme="minorHAnsi"/>
          <w:b/>
          <w:sz w:val="20"/>
          <w:u w:val="single"/>
        </w:rPr>
        <w:t>Projekt budowlany – TOM 1</w:t>
      </w:r>
    </w:p>
    <w:p w14:paraId="48C01005" w14:textId="77777777" w:rsidR="00640D00" w:rsidRPr="005873E7" w:rsidRDefault="00640D00" w:rsidP="00640D00">
      <w:pPr>
        <w:jc w:val="center"/>
        <w:rPr>
          <w:rFonts w:cstheme="minorHAnsi"/>
          <w:b/>
          <w:sz w:val="20"/>
          <w:u w:val="single"/>
        </w:rPr>
      </w:pPr>
    </w:p>
    <w:p w14:paraId="0B335E92"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Dane techniczne do projektowania:</w:t>
      </w:r>
    </w:p>
    <w:p w14:paraId="4CBFB6D8" w14:textId="77777777" w:rsidR="00640D00" w:rsidRPr="005873E7" w:rsidRDefault="00640D00" w:rsidP="00640D00">
      <w:pPr>
        <w:numPr>
          <w:ilvl w:val="1"/>
          <w:numId w:val="12"/>
        </w:numPr>
        <w:tabs>
          <w:tab w:val="num" w:pos="397"/>
        </w:tabs>
        <w:spacing w:after="0"/>
        <w:ind w:hanging="340"/>
        <w:jc w:val="both"/>
        <w:rPr>
          <w:rFonts w:cstheme="minorHAnsi"/>
          <w:sz w:val="20"/>
        </w:rPr>
      </w:pPr>
      <w:r w:rsidRPr="005873E7">
        <w:rPr>
          <w:rFonts w:cstheme="minorHAnsi"/>
          <w:sz w:val="20"/>
        </w:rPr>
        <w:t>warunki przyłączenia,</w:t>
      </w:r>
    </w:p>
    <w:p w14:paraId="71D651F6" w14:textId="77777777" w:rsidR="00640D00" w:rsidRPr="005873E7" w:rsidRDefault="00640D00" w:rsidP="00640D00">
      <w:pPr>
        <w:numPr>
          <w:ilvl w:val="1"/>
          <w:numId w:val="12"/>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46132DDF" w14:textId="77777777" w:rsidR="00640D00" w:rsidRPr="005873E7" w:rsidRDefault="00640D00" w:rsidP="00640D00">
      <w:pPr>
        <w:numPr>
          <w:ilvl w:val="1"/>
          <w:numId w:val="12"/>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68D3A63E"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469CF3DA" wp14:editId="0E43D74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BB8E4"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1A9D7763"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Protokół sprawdzenia projektu przez Zamawiającego (pozytywny)</w:t>
      </w:r>
    </w:p>
    <w:p w14:paraId="25F9C2CB" w14:textId="77777777" w:rsidR="00640D00" w:rsidRPr="005873E7" w:rsidRDefault="00640D00" w:rsidP="00640D00">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79B2B791"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58391D00"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Opinia ZUDP z załącznikiem graficznym (oryginał załącznika graficznego)</w:t>
      </w:r>
    </w:p>
    <w:p w14:paraId="221A756C"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Opis</w:t>
      </w:r>
    </w:p>
    <w:p w14:paraId="6C1783B4"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5D247791"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Schemat jednokreskowy</w:t>
      </w:r>
    </w:p>
    <w:p w14:paraId="5B0BD429"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6FD7049B" w14:textId="77777777" w:rsidR="00640D00" w:rsidRPr="005873E7" w:rsidRDefault="00640D00" w:rsidP="00640D00">
      <w:pPr>
        <w:numPr>
          <w:ilvl w:val="1"/>
          <w:numId w:val="12"/>
        </w:numPr>
        <w:spacing w:after="0"/>
        <w:jc w:val="both"/>
        <w:rPr>
          <w:rFonts w:cstheme="minorHAnsi"/>
          <w:sz w:val="20"/>
        </w:rPr>
      </w:pPr>
      <w:r w:rsidRPr="005873E7">
        <w:rPr>
          <w:rFonts w:cstheme="minorHAnsi"/>
          <w:sz w:val="20"/>
        </w:rPr>
        <w:t>postanowienia, decyzje, uzgodnienia UM, UG, Zarządy Dróg, ...................................</w:t>
      </w:r>
    </w:p>
    <w:p w14:paraId="26D894BD"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Warunki Ochrony Środowiska na prowadzenie robót w terenach zielonych</w:t>
      </w:r>
    </w:p>
    <w:p w14:paraId="5DCED5D3" w14:textId="77777777" w:rsidR="00640D00" w:rsidRPr="005873E7" w:rsidRDefault="00640D00" w:rsidP="00640D00">
      <w:pPr>
        <w:numPr>
          <w:ilvl w:val="1"/>
          <w:numId w:val="12"/>
        </w:numPr>
        <w:spacing w:after="0"/>
        <w:jc w:val="both"/>
        <w:rPr>
          <w:rFonts w:cstheme="minorHAnsi"/>
          <w:sz w:val="20"/>
        </w:rPr>
      </w:pPr>
      <w:r w:rsidRPr="005873E7">
        <w:rPr>
          <w:rFonts w:cstheme="minorHAnsi"/>
          <w:sz w:val="20"/>
        </w:rPr>
        <w:t>oświadczenie, że nie występuje kolizja z zielenią</w:t>
      </w:r>
    </w:p>
    <w:p w14:paraId="62EDDE36"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5A72A04C" w14:textId="77777777" w:rsidR="00640D00" w:rsidRPr="005873E7" w:rsidRDefault="00640D00" w:rsidP="00640D00">
      <w:pPr>
        <w:numPr>
          <w:ilvl w:val="0"/>
          <w:numId w:val="15"/>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A7C65E9"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115EA7D7"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775990E2" w14:textId="77777777" w:rsidR="00640D00" w:rsidRPr="005873E7" w:rsidRDefault="00640D00" w:rsidP="00640D00">
      <w:pPr>
        <w:numPr>
          <w:ilvl w:val="1"/>
          <w:numId w:val="12"/>
        </w:numPr>
        <w:spacing w:after="0"/>
        <w:jc w:val="both"/>
        <w:rPr>
          <w:rFonts w:cstheme="minorHAnsi"/>
          <w:sz w:val="20"/>
        </w:rPr>
      </w:pPr>
      <w:r>
        <w:rPr>
          <w:rFonts w:cstheme="minorHAnsi"/>
          <w:sz w:val="20"/>
        </w:rPr>
        <w:t>…………………………………………………</w:t>
      </w:r>
    </w:p>
    <w:p w14:paraId="42182DA1" w14:textId="77777777" w:rsidR="00640D00" w:rsidRPr="005873E7" w:rsidRDefault="00640D00" w:rsidP="00640D00">
      <w:pPr>
        <w:numPr>
          <w:ilvl w:val="1"/>
          <w:numId w:val="14"/>
        </w:numPr>
        <w:spacing w:after="0"/>
        <w:jc w:val="both"/>
        <w:rPr>
          <w:rFonts w:cstheme="minorHAnsi"/>
          <w:sz w:val="20"/>
        </w:rPr>
      </w:pPr>
      <w:r>
        <w:rPr>
          <w:rFonts w:cstheme="minorHAnsi"/>
          <w:sz w:val="20"/>
        </w:rPr>
        <w:t>………………………………………………..</w:t>
      </w:r>
    </w:p>
    <w:p w14:paraId="349B5953" w14:textId="77777777" w:rsidR="00640D00" w:rsidRPr="005873E7" w:rsidRDefault="00640D00" w:rsidP="00640D00">
      <w:pPr>
        <w:numPr>
          <w:ilvl w:val="1"/>
          <w:numId w:val="14"/>
        </w:numPr>
        <w:spacing w:after="0"/>
        <w:jc w:val="both"/>
        <w:rPr>
          <w:rFonts w:cstheme="minorHAnsi"/>
          <w:sz w:val="20"/>
        </w:rPr>
      </w:pPr>
      <w:r>
        <w:rPr>
          <w:rFonts w:cstheme="minorHAnsi"/>
          <w:sz w:val="20"/>
        </w:rPr>
        <w:t>………………………………………………..</w:t>
      </w:r>
    </w:p>
    <w:p w14:paraId="46BE84D7" w14:textId="77777777" w:rsidR="00640D00" w:rsidRPr="005873E7" w:rsidRDefault="00640D00" w:rsidP="00640D00">
      <w:pPr>
        <w:numPr>
          <w:ilvl w:val="0"/>
          <w:numId w:val="15"/>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15FB1515" w14:textId="77777777" w:rsidR="00640D00" w:rsidRPr="005873E7" w:rsidRDefault="00640D00" w:rsidP="00640D00">
      <w:pPr>
        <w:numPr>
          <w:ilvl w:val="1"/>
          <w:numId w:val="13"/>
        </w:numPr>
        <w:spacing w:after="0"/>
        <w:jc w:val="both"/>
        <w:rPr>
          <w:rFonts w:cstheme="minorHAnsi"/>
          <w:sz w:val="20"/>
        </w:rPr>
      </w:pPr>
      <w:r w:rsidRPr="005873E7">
        <w:rPr>
          <w:rFonts w:cstheme="minorHAnsi"/>
          <w:sz w:val="20"/>
        </w:rPr>
        <w:t>oryginał</w:t>
      </w:r>
    </w:p>
    <w:p w14:paraId="5C648C76" w14:textId="77777777" w:rsidR="00640D00" w:rsidRDefault="00640D00" w:rsidP="00640D00">
      <w:pPr>
        <w:numPr>
          <w:ilvl w:val="1"/>
          <w:numId w:val="13"/>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186D6FCC" w14:textId="77777777" w:rsidR="00640D00" w:rsidRDefault="00640D00" w:rsidP="00640D00">
      <w:pPr>
        <w:numPr>
          <w:ilvl w:val="1"/>
          <w:numId w:val="13"/>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3966B249" w14:textId="77777777" w:rsidR="00640D00" w:rsidRPr="005873E7" w:rsidRDefault="00640D00" w:rsidP="00640D00">
      <w:pPr>
        <w:rPr>
          <w:rFonts w:cstheme="minorHAnsi"/>
          <w:sz w:val="20"/>
        </w:rPr>
      </w:pPr>
    </w:p>
    <w:p w14:paraId="33D277CE" w14:textId="77777777" w:rsidR="00640D00" w:rsidRPr="005873E7" w:rsidRDefault="00640D00" w:rsidP="00640D00">
      <w:pPr>
        <w:rPr>
          <w:rFonts w:cstheme="minorHAnsi"/>
          <w:sz w:val="20"/>
        </w:rPr>
      </w:pPr>
    </w:p>
    <w:p w14:paraId="2C4AF925" w14:textId="77777777" w:rsidR="00640D00" w:rsidRPr="005873E7" w:rsidRDefault="00640D00" w:rsidP="00640D00">
      <w:pPr>
        <w:rPr>
          <w:rFonts w:cstheme="minorHAnsi"/>
          <w:sz w:val="20"/>
        </w:rPr>
      </w:pPr>
    </w:p>
    <w:p w14:paraId="5344DC14" w14:textId="77777777" w:rsidR="00640D00" w:rsidRPr="005873E7" w:rsidRDefault="00640D00" w:rsidP="00640D00">
      <w:pPr>
        <w:rPr>
          <w:rFonts w:cstheme="minorHAnsi"/>
          <w:sz w:val="20"/>
        </w:rPr>
      </w:pPr>
    </w:p>
    <w:p w14:paraId="13BBCABA" w14:textId="77777777" w:rsidR="00640D00" w:rsidRPr="005873E7" w:rsidRDefault="00640D00" w:rsidP="00640D00">
      <w:pPr>
        <w:rPr>
          <w:rFonts w:cstheme="minorHAnsi"/>
          <w:sz w:val="20"/>
        </w:rPr>
      </w:pPr>
    </w:p>
    <w:p w14:paraId="265D04C8" w14:textId="77777777" w:rsidR="00640D00" w:rsidRPr="005873E7" w:rsidRDefault="00640D00" w:rsidP="00640D00">
      <w:pPr>
        <w:rPr>
          <w:rFonts w:cstheme="minorHAnsi"/>
          <w:sz w:val="20"/>
        </w:rPr>
      </w:pPr>
    </w:p>
    <w:p w14:paraId="598D43DF" w14:textId="77777777" w:rsidR="00640D00" w:rsidRPr="005873E7" w:rsidRDefault="00640D00" w:rsidP="00640D00">
      <w:pPr>
        <w:rPr>
          <w:rFonts w:cstheme="minorHAnsi"/>
          <w:sz w:val="20"/>
        </w:rPr>
      </w:pPr>
    </w:p>
    <w:p w14:paraId="1B71AC56" w14:textId="77777777" w:rsidR="00640D00" w:rsidRPr="005873E7" w:rsidRDefault="00640D00" w:rsidP="00640D00">
      <w:pPr>
        <w:rPr>
          <w:rFonts w:cstheme="minorHAnsi"/>
          <w:sz w:val="20"/>
        </w:rPr>
      </w:pPr>
    </w:p>
    <w:p w14:paraId="72ED2F6A" w14:textId="77777777" w:rsidR="00640D00" w:rsidRDefault="00640D00" w:rsidP="00640D00">
      <w:pPr>
        <w:rPr>
          <w:rFonts w:cstheme="minorHAnsi"/>
          <w:sz w:val="20"/>
        </w:rPr>
      </w:pPr>
    </w:p>
    <w:p w14:paraId="1040DCFD" w14:textId="77777777" w:rsidR="00640D00" w:rsidRDefault="00640D00" w:rsidP="00640D00">
      <w:pPr>
        <w:ind w:firstLine="708"/>
        <w:rPr>
          <w:rFonts w:cstheme="minorHAnsi"/>
          <w:sz w:val="20"/>
        </w:rPr>
      </w:pPr>
    </w:p>
    <w:p w14:paraId="236A838B" w14:textId="77777777" w:rsidR="00640D00" w:rsidRDefault="00640D00" w:rsidP="00640D00">
      <w:pPr>
        <w:rPr>
          <w:rFonts w:cstheme="minorHAnsi"/>
          <w:b/>
          <w:bCs/>
          <w:iCs/>
          <w:sz w:val="20"/>
        </w:rPr>
      </w:pPr>
    </w:p>
    <w:p w14:paraId="484536B9" w14:textId="77777777" w:rsidR="00640D00" w:rsidRPr="006619F7" w:rsidRDefault="00640D00" w:rsidP="00640D00">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22513F22" w14:textId="77777777" w:rsidR="00640D00" w:rsidRDefault="00640D00" w:rsidP="00640D00">
      <w:pPr>
        <w:jc w:val="right"/>
        <w:rPr>
          <w:rFonts w:cstheme="minorHAnsi"/>
          <w:b/>
          <w:sz w:val="20"/>
          <w:u w:val="single"/>
        </w:rPr>
      </w:pPr>
    </w:p>
    <w:p w14:paraId="21EFD2B8" w14:textId="77777777" w:rsidR="00640D00" w:rsidRDefault="00640D00" w:rsidP="00640D00">
      <w:pPr>
        <w:jc w:val="center"/>
        <w:rPr>
          <w:rFonts w:cstheme="minorHAnsi"/>
          <w:b/>
          <w:sz w:val="20"/>
          <w:u w:val="single"/>
        </w:rPr>
      </w:pPr>
      <w:r w:rsidRPr="005873E7">
        <w:rPr>
          <w:rFonts w:cstheme="minorHAnsi"/>
          <w:b/>
          <w:sz w:val="20"/>
          <w:u w:val="single"/>
        </w:rPr>
        <w:t>Projekt wykonawczy – TOM 2</w:t>
      </w:r>
    </w:p>
    <w:p w14:paraId="0873AEBE" w14:textId="77777777" w:rsidR="00640D00" w:rsidRDefault="00640D00" w:rsidP="00640D00">
      <w:pPr>
        <w:jc w:val="center"/>
        <w:rPr>
          <w:rFonts w:cstheme="minorHAnsi"/>
          <w:b/>
          <w:sz w:val="20"/>
          <w:u w:val="single"/>
        </w:rPr>
      </w:pPr>
    </w:p>
    <w:p w14:paraId="590376F4"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74F756DD"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Dane techniczne do projektowania:</w:t>
      </w:r>
    </w:p>
    <w:p w14:paraId="4FCC4F86"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warunki przyłączenia,</w:t>
      </w:r>
    </w:p>
    <w:p w14:paraId="6C13AF9A"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4A44A4AD"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466E52E5"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 xml:space="preserve">Zakres robót </w:t>
      </w:r>
    </w:p>
    <w:p w14:paraId="116EF110"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6822AC6E"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153DEBF4"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Potwierdzenie projektanta, że:</w:t>
      </w:r>
    </w:p>
    <w:p w14:paraId="0391AA04"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0633FBAD"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134AD35F"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Opinia ZUDP (oryginał załącznika graficznego)</w:t>
      </w:r>
    </w:p>
    <w:p w14:paraId="389BADD7"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4768F223"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201E0B2C"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3B9F6463"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6CDAF5CA"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Profile skrzyżowań</w:t>
      </w:r>
    </w:p>
    <w:p w14:paraId="27143FB2"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z rzekami</w:t>
      </w:r>
    </w:p>
    <w:p w14:paraId="4EDC4623"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drogami</w:t>
      </w:r>
    </w:p>
    <w:p w14:paraId="737B8893"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torami kolejowymi</w:t>
      </w:r>
    </w:p>
    <w:p w14:paraId="653363C4"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kanałami co</w:t>
      </w:r>
    </w:p>
    <w:p w14:paraId="7F87337C" w14:textId="77777777" w:rsidR="00640D00" w:rsidRPr="005873E7" w:rsidRDefault="00640D00" w:rsidP="00640D00">
      <w:pPr>
        <w:numPr>
          <w:ilvl w:val="1"/>
          <w:numId w:val="8"/>
        </w:numPr>
        <w:tabs>
          <w:tab w:val="num" w:pos="397"/>
        </w:tabs>
        <w:spacing w:after="0" w:line="288" w:lineRule="auto"/>
        <w:ind w:hanging="340"/>
        <w:jc w:val="both"/>
        <w:rPr>
          <w:rFonts w:cstheme="minorHAnsi"/>
          <w:sz w:val="20"/>
        </w:rPr>
      </w:pPr>
      <w:r w:rsidRPr="005873E7">
        <w:rPr>
          <w:rFonts w:cstheme="minorHAnsi"/>
          <w:sz w:val="20"/>
        </w:rPr>
        <w:t xml:space="preserve">inne </w:t>
      </w:r>
    </w:p>
    <w:p w14:paraId="00CF21B9"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254D6B7C"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6212D25"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Tabele, arkusze montażowe (typy, długości, ilości itp. ...)</w:t>
      </w:r>
    </w:p>
    <w:p w14:paraId="61CDB327"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2B5EC509"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6DB9AE9A"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076C3CF7"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5E6B7C50"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5C8CE5D3" w14:textId="77777777" w:rsidR="00640D00" w:rsidRPr="005873E7" w:rsidRDefault="00640D00" w:rsidP="00640D00">
      <w:pPr>
        <w:numPr>
          <w:ilvl w:val="0"/>
          <w:numId w:val="9"/>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2459A48C" w14:textId="77777777" w:rsidR="00640D00" w:rsidRPr="005873E7" w:rsidRDefault="00640D00" w:rsidP="00640D00">
      <w:pPr>
        <w:numPr>
          <w:ilvl w:val="1"/>
          <w:numId w:val="8"/>
        </w:numPr>
        <w:spacing w:after="0" w:line="288" w:lineRule="auto"/>
        <w:jc w:val="both"/>
        <w:rPr>
          <w:rFonts w:cstheme="minorHAnsi"/>
          <w:sz w:val="20"/>
        </w:rPr>
      </w:pPr>
      <w:r w:rsidRPr="005873E7">
        <w:rPr>
          <w:rFonts w:cstheme="minorHAnsi"/>
          <w:sz w:val="20"/>
        </w:rPr>
        <w:t>oddzielny tom Projektu branży drogowej</w:t>
      </w:r>
    </w:p>
    <w:p w14:paraId="1E0A60FC" w14:textId="77777777" w:rsidR="00640D00" w:rsidRPr="005873E7" w:rsidRDefault="00640D00" w:rsidP="00640D00">
      <w:pPr>
        <w:numPr>
          <w:ilvl w:val="0"/>
          <w:numId w:val="9"/>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0F375A06" w14:textId="77777777" w:rsidR="00640D00" w:rsidRDefault="00640D00" w:rsidP="00640D00">
      <w:pPr>
        <w:ind w:firstLine="284"/>
        <w:rPr>
          <w:rFonts w:cstheme="minorHAnsi"/>
          <w:sz w:val="20"/>
        </w:rPr>
      </w:pPr>
      <w:r>
        <w:rPr>
          <w:rFonts w:cstheme="minorHAnsi"/>
          <w:sz w:val="20"/>
        </w:rPr>
        <w:t xml:space="preserve">- </w:t>
      </w:r>
      <w:r w:rsidRPr="005873E7">
        <w:rPr>
          <w:rFonts w:cstheme="minorHAnsi"/>
          <w:sz w:val="20"/>
        </w:rPr>
        <w:t>kosztorys inwestorski</w:t>
      </w:r>
    </w:p>
    <w:p w14:paraId="59854DAD" w14:textId="77777777" w:rsidR="00640D00" w:rsidRDefault="00640D00" w:rsidP="00640D00">
      <w:pPr>
        <w:spacing w:after="200" w:line="276" w:lineRule="auto"/>
        <w:rPr>
          <w:rFonts w:cstheme="minorHAnsi"/>
          <w:b/>
          <w:bCs/>
          <w:iCs/>
          <w:sz w:val="20"/>
        </w:rPr>
      </w:pPr>
      <w:r>
        <w:rPr>
          <w:rFonts w:cstheme="minorHAnsi"/>
          <w:b/>
          <w:bCs/>
          <w:iCs/>
          <w:sz w:val="20"/>
        </w:rPr>
        <w:br w:type="page"/>
      </w:r>
    </w:p>
    <w:p w14:paraId="6A01DA36" w14:textId="77777777" w:rsidR="00640D00" w:rsidRDefault="00640D00" w:rsidP="00640D00">
      <w:pPr>
        <w:rPr>
          <w:rFonts w:cstheme="minorHAnsi"/>
          <w:b/>
          <w:bCs/>
          <w:iCs/>
          <w:sz w:val="20"/>
        </w:rPr>
      </w:pPr>
    </w:p>
    <w:p w14:paraId="641D26D3" w14:textId="77777777" w:rsidR="00640D00" w:rsidRPr="006619F7" w:rsidRDefault="00640D00" w:rsidP="00640D00">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4D676B5B" w14:textId="77777777" w:rsidR="00640D00" w:rsidRDefault="00640D00" w:rsidP="00640D00">
      <w:pPr>
        <w:rPr>
          <w:rFonts w:cstheme="minorHAnsi"/>
          <w:b/>
          <w:sz w:val="20"/>
          <w:u w:val="single"/>
        </w:rPr>
      </w:pPr>
    </w:p>
    <w:p w14:paraId="138E61D2" w14:textId="77777777" w:rsidR="00640D00" w:rsidRDefault="00640D00" w:rsidP="00640D00">
      <w:pPr>
        <w:rPr>
          <w:rFonts w:cstheme="minorHAnsi"/>
          <w:b/>
          <w:sz w:val="20"/>
          <w:u w:val="single"/>
        </w:rPr>
      </w:pPr>
    </w:p>
    <w:p w14:paraId="584B6E02" w14:textId="77777777" w:rsidR="00640D00" w:rsidRDefault="00640D00" w:rsidP="00640D00">
      <w:pPr>
        <w:jc w:val="center"/>
        <w:rPr>
          <w:rFonts w:cstheme="minorHAnsi"/>
          <w:b/>
          <w:sz w:val="20"/>
          <w:u w:val="single"/>
        </w:rPr>
      </w:pPr>
      <w:r w:rsidRPr="005873E7">
        <w:rPr>
          <w:rFonts w:cstheme="minorHAnsi"/>
          <w:b/>
          <w:sz w:val="20"/>
          <w:u w:val="single"/>
        </w:rPr>
        <w:t>Zgody właścicieli nieruchomości – TOM 3</w:t>
      </w:r>
    </w:p>
    <w:p w14:paraId="60C82FD2" w14:textId="77777777" w:rsidR="00640D00" w:rsidRPr="005873E7" w:rsidRDefault="00640D00" w:rsidP="00640D00">
      <w:pPr>
        <w:rPr>
          <w:rFonts w:cstheme="minorHAnsi"/>
          <w:b/>
          <w:sz w:val="20"/>
          <w:u w:val="single"/>
        </w:rPr>
      </w:pPr>
    </w:p>
    <w:p w14:paraId="7ADF771C"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69E9559F"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78696B2"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414FEDA6"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325CE1FB"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30562A82"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74A98C46" w14:textId="77777777" w:rsidR="00640D00" w:rsidRPr="005873E7" w:rsidRDefault="00640D00" w:rsidP="00640D00">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27774B79" w14:textId="77777777" w:rsidR="00640D00" w:rsidRDefault="00640D00" w:rsidP="00640D00">
      <w:pPr>
        <w:numPr>
          <w:ilvl w:val="0"/>
          <w:numId w:val="10"/>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2697261E" w14:textId="77777777" w:rsidR="00640D00" w:rsidRDefault="00640D00" w:rsidP="00640D00">
      <w:pPr>
        <w:rPr>
          <w:rFonts w:cstheme="minorHAnsi"/>
          <w:sz w:val="20"/>
        </w:rPr>
      </w:pPr>
    </w:p>
    <w:p w14:paraId="0F9E197A" w14:textId="77777777" w:rsidR="00640D00" w:rsidRPr="00B97BFD" w:rsidRDefault="00640D00" w:rsidP="00640D00">
      <w:pPr>
        <w:rPr>
          <w:rFonts w:cstheme="minorHAnsi"/>
          <w:sz w:val="20"/>
        </w:rPr>
      </w:pPr>
      <w:r w:rsidRPr="00B97BFD">
        <w:rPr>
          <w:rFonts w:cstheme="minorHAnsi"/>
          <w:b/>
          <w:sz w:val="20"/>
        </w:rPr>
        <w:t xml:space="preserve">UWAGA: </w:t>
      </w:r>
    </w:p>
    <w:p w14:paraId="3F442939" w14:textId="77777777" w:rsidR="00640D00" w:rsidRPr="00B97BFD" w:rsidRDefault="00640D00" w:rsidP="00640D00">
      <w:pPr>
        <w:rPr>
          <w:rFonts w:cstheme="minorHAnsi"/>
          <w:b/>
          <w:sz w:val="20"/>
        </w:rPr>
      </w:pPr>
      <w:r w:rsidRPr="00B97BFD">
        <w:rPr>
          <w:rFonts w:cstheme="minorHAnsi"/>
          <w:b/>
          <w:sz w:val="20"/>
        </w:rPr>
        <w:t xml:space="preserve">Wszelkie decyzje, zgody i uzgodnienia winny być uzyskiwane w imieniu i na rzecz PGE Dystrybucja S.A. </w:t>
      </w:r>
    </w:p>
    <w:p w14:paraId="34EE499F" w14:textId="77777777" w:rsidR="00640D00" w:rsidRPr="005873E7" w:rsidRDefault="00640D00" w:rsidP="00640D00">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348B3167" w14:textId="77777777" w:rsidR="00640D00" w:rsidRDefault="00640D00" w:rsidP="00640D00">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5AF311AF" w14:textId="77777777" w:rsidR="00640D00" w:rsidRPr="005873E7" w:rsidRDefault="00640D00" w:rsidP="00640D00">
      <w:pPr>
        <w:rPr>
          <w:rFonts w:cstheme="minorHAnsi"/>
          <w:sz w:val="20"/>
        </w:rPr>
      </w:pPr>
    </w:p>
    <w:p w14:paraId="39FA5B8A" w14:textId="77777777" w:rsidR="00640D00" w:rsidRPr="005873E7" w:rsidRDefault="00640D00" w:rsidP="00640D00">
      <w:pPr>
        <w:rPr>
          <w:rFonts w:cstheme="minorHAnsi"/>
          <w:sz w:val="20"/>
        </w:rPr>
      </w:pPr>
    </w:p>
    <w:p w14:paraId="5496855D" w14:textId="77777777" w:rsidR="00640D00" w:rsidRPr="005873E7" w:rsidRDefault="00640D00" w:rsidP="00640D00">
      <w:pPr>
        <w:rPr>
          <w:rFonts w:cstheme="minorHAnsi"/>
          <w:sz w:val="20"/>
        </w:rPr>
      </w:pPr>
    </w:p>
    <w:p w14:paraId="2D871E86" w14:textId="77777777" w:rsidR="00640D00" w:rsidRPr="005873E7" w:rsidRDefault="00640D00" w:rsidP="00640D00">
      <w:pPr>
        <w:rPr>
          <w:rFonts w:cstheme="minorHAnsi"/>
          <w:sz w:val="20"/>
        </w:rPr>
      </w:pPr>
    </w:p>
    <w:p w14:paraId="33AAB713" w14:textId="77777777" w:rsidR="00640D00" w:rsidRPr="005873E7" w:rsidRDefault="00640D00" w:rsidP="00640D00">
      <w:pPr>
        <w:rPr>
          <w:rFonts w:cstheme="minorHAnsi"/>
          <w:sz w:val="20"/>
        </w:rPr>
      </w:pPr>
    </w:p>
    <w:p w14:paraId="373E16D0" w14:textId="77777777" w:rsidR="00640D00" w:rsidRPr="005873E7" w:rsidRDefault="00640D00" w:rsidP="00640D00">
      <w:pPr>
        <w:rPr>
          <w:rFonts w:cstheme="minorHAnsi"/>
          <w:sz w:val="20"/>
        </w:rPr>
      </w:pPr>
    </w:p>
    <w:p w14:paraId="63FE0B44" w14:textId="77777777" w:rsidR="00640D00" w:rsidRPr="005873E7" w:rsidRDefault="00640D00" w:rsidP="00640D00">
      <w:pPr>
        <w:rPr>
          <w:rFonts w:cstheme="minorHAnsi"/>
          <w:sz w:val="20"/>
        </w:rPr>
      </w:pPr>
    </w:p>
    <w:p w14:paraId="24032A83" w14:textId="77777777" w:rsidR="00640D00" w:rsidRPr="005873E7" w:rsidRDefault="00640D00" w:rsidP="00640D00">
      <w:pPr>
        <w:rPr>
          <w:rFonts w:cstheme="minorHAnsi"/>
          <w:sz w:val="20"/>
        </w:rPr>
      </w:pPr>
    </w:p>
    <w:p w14:paraId="2882B244" w14:textId="77777777" w:rsidR="00640D00" w:rsidRPr="005873E7" w:rsidRDefault="00640D00" w:rsidP="00640D00">
      <w:pPr>
        <w:rPr>
          <w:rFonts w:cstheme="minorHAnsi"/>
          <w:sz w:val="20"/>
        </w:rPr>
      </w:pPr>
    </w:p>
    <w:p w14:paraId="38FDA9E7" w14:textId="77777777" w:rsidR="00640D00" w:rsidRPr="005873E7" w:rsidRDefault="00640D00" w:rsidP="00640D00">
      <w:pPr>
        <w:rPr>
          <w:rFonts w:cstheme="minorHAnsi"/>
          <w:sz w:val="20"/>
        </w:rPr>
      </w:pPr>
    </w:p>
    <w:p w14:paraId="766BDC87" w14:textId="77777777" w:rsidR="00640D00" w:rsidRPr="005873E7" w:rsidRDefault="00640D00" w:rsidP="00640D00">
      <w:pPr>
        <w:rPr>
          <w:rFonts w:cstheme="minorHAnsi"/>
          <w:sz w:val="20"/>
        </w:rPr>
      </w:pPr>
    </w:p>
    <w:p w14:paraId="22F8308A" w14:textId="77777777" w:rsidR="00640D00" w:rsidRPr="005873E7" w:rsidRDefault="00640D00" w:rsidP="00640D00">
      <w:pPr>
        <w:rPr>
          <w:rFonts w:cstheme="minorHAnsi"/>
          <w:sz w:val="20"/>
        </w:rPr>
      </w:pPr>
    </w:p>
    <w:p w14:paraId="266ADD99" w14:textId="77777777" w:rsidR="00640D00" w:rsidRPr="005873E7" w:rsidRDefault="00640D00" w:rsidP="00640D00">
      <w:pPr>
        <w:rPr>
          <w:rFonts w:cstheme="minorHAnsi"/>
          <w:sz w:val="20"/>
        </w:rPr>
      </w:pPr>
    </w:p>
    <w:p w14:paraId="6CC40AA6" w14:textId="77777777" w:rsidR="00640D00" w:rsidRDefault="00640D00" w:rsidP="00640D00">
      <w:pPr>
        <w:rPr>
          <w:rFonts w:cstheme="minorHAnsi"/>
          <w:sz w:val="20"/>
        </w:rPr>
      </w:pPr>
    </w:p>
    <w:p w14:paraId="37D97ADD" w14:textId="77777777" w:rsidR="00640D00" w:rsidRDefault="00640D00" w:rsidP="00640D00">
      <w:pPr>
        <w:spacing w:after="200" w:line="276" w:lineRule="auto"/>
        <w:rPr>
          <w:rFonts w:cstheme="minorHAnsi"/>
          <w:sz w:val="20"/>
        </w:rPr>
      </w:pPr>
      <w:r>
        <w:rPr>
          <w:rFonts w:cstheme="minorHAnsi"/>
          <w:sz w:val="20"/>
        </w:rPr>
        <w:br w:type="page"/>
      </w:r>
    </w:p>
    <w:p w14:paraId="2D4B542B" w14:textId="77777777" w:rsidR="00640D00" w:rsidRDefault="00640D00" w:rsidP="00640D00">
      <w:pPr>
        <w:rPr>
          <w:rFonts w:cstheme="minorHAnsi"/>
          <w:b/>
          <w:bCs/>
          <w:iCs/>
          <w:sz w:val="20"/>
        </w:rPr>
      </w:pPr>
    </w:p>
    <w:p w14:paraId="3DE8ADF8" w14:textId="77777777" w:rsidR="00640D00" w:rsidRDefault="00640D00" w:rsidP="00640D00">
      <w:pPr>
        <w:rPr>
          <w:rFonts w:cstheme="minorHAnsi"/>
          <w:b/>
          <w:bCs/>
          <w:iCs/>
          <w:sz w:val="20"/>
        </w:rPr>
      </w:pPr>
    </w:p>
    <w:p w14:paraId="2266CD5A" w14:textId="77777777" w:rsidR="00640D00" w:rsidRDefault="00640D00" w:rsidP="00640D00">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5CE0A965" w14:textId="77777777" w:rsidR="00640D00" w:rsidRDefault="00640D00" w:rsidP="00640D00">
      <w:pPr>
        <w:rPr>
          <w:rFonts w:cstheme="minorHAnsi"/>
          <w:b/>
          <w:bCs/>
          <w:iCs/>
          <w:sz w:val="20"/>
        </w:rPr>
      </w:pPr>
    </w:p>
    <w:p w14:paraId="31CF6E45" w14:textId="77777777" w:rsidR="00640D00" w:rsidRPr="005873E7" w:rsidRDefault="00640D00" w:rsidP="00640D00">
      <w:pPr>
        <w:rPr>
          <w:rFonts w:cstheme="minorHAnsi"/>
          <w:b/>
          <w:bCs/>
          <w:iCs/>
          <w:sz w:val="20"/>
        </w:rPr>
      </w:pPr>
    </w:p>
    <w:p w14:paraId="7DC61A17" w14:textId="77777777" w:rsidR="00640D00" w:rsidRDefault="00640D00" w:rsidP="00640D00">
      <w:pPr>
        <w:rPr>
          <w:rFonts w:cstheme="minorHAnsi"/>
          <w:b/>
          <w:sz w:val="20"/>
          <w:u w:val="single"/>
        </w:rPr>
      </w:pPr>
    </w:p>
    <w:p w14:paraId="33E3DA12" w14:textId="77777777" w:rsidR="00640D00" w:rsidRDefault="00640D00" w:rsidP="00640D00">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4731A5CD" w14:textId="77777777" w:rsidR="00640D00" w:rsidRDefault="00640D00" w:rsidP="00640D00">
      <w:pPr>
        <w:jc w:val="center"/>
        <w:rPr>
          <w:rFonts w:cstheme="minorHAnsi"/>
          <w:b/>
          <w:sz w:val="20"/>
          <w:u w:val="single"/>
        </w:rPr>
      </w:pPr>
    </w:p>
    <w:p w14:paraId="56B28B54" w14:textId="77777777" w:rsidR="00640D00" w:rsidRPr="005873E7" w:rsidRDefault="00640D00" w:rsidP="00640D00">
      <w:pPr>
        <w:rPr>
          <w:rFonts w:cstheme="minorHAnsi"/>
          <w:b/>
          <w:sz w:val="20"/>
          <w:u w:val="single"/>
        </w:rPr>
      </w:pPr>
    </w:p>
    <w:p w14:paraId="1A97F7E6" w14:textId="77777777" w:rsidR="00640D00" w:rsidRPr="005873E7" w:rsidRDefault="00640D00" w:rsidP="00640D00">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530DF8FD" w14:textId="77777777" w:rsidR="00640D00" w:rsidRPr="005873E7" w:rsidRDefault="00640D00" w:rsidP="00640D00">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5A15D1DB" w14:textId="77777777" w:rsidR="00640D00" w:rsidRPr="005873E7" w:rsidRDefault="00640D00" w:rsidP="00640D00">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1220B77F" w14:textId="77777777" w:rsidR="00640D00" w:rsidRPr="005873E7" w:rsidRDefault="00640D00" w:rsidP="00640D00">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0C2C3D0F" w14:textId="77777777" w:rsidR="00640D00" w:rsidRPr="005873E7" w:rsidRDefault="00640D00" w:rsidP="00640D00">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82F2B96" w14:textId="77777777" w:rsidR="00640D00" w:rsidRPr="005873E7" w:rsidRDefault="00640D00" w:rsidP="00640D00">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64A7E9BD" w14:textId="77777777" w:rsidR="00640D00" w:rsidRPr="005873E7" w:rsidRDefault="00640D00" w:rsidP="00640D00">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18BEE61B" w14:textId="77777777" w:rsidR="00640D00" w:rsidRPr="005873E7" w:rsidRDefault="00640D00" w:rsidP="00640D00">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6E8E699B" w14:textId="77777777" w:rsidR="00640D00" w:rsidRPr="005873E7" w:rsidRDefault="00640D00" w:rsidP="00640D00">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68764A4E" w14:textId="77777777" w:rsidR="00640D00" w:rsidRPr="005873E7" w:rsidRDefault="00640D00" w:rsidP="00640D00">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1D0D7ADD" w14:textId="77777777" w:rsidR="00640D00" w:rsidRPr="005873E7" w:rsidRDefault="00640D00" w:rsidP="00640D00">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292F32AC" w14:textId="77777777" w:rsidR="00640D00" w:rsidRDefault="00640D00" w:rsidP="00640D00">
      <w:pPr>
        <w:pStyle w:val="Akapitzlist"/>
        <w:numPr>
          <w:ilvl w:val="0"/>
          <w:numId w:val="11"/>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12B7C7C7" w14:textId="77777777" w:rsidR="00640D00" w:rsidRPr="005873E7" w:rsidRDefault="00640D00" w:rsidP="00640D00"/>
    <w:p w14:paraId="2F77E839" w14:textId="77777777" w:rsidR="00640D00" w:rsidRPr="005873E7" w:rsidRDefault="00640D00" w:rsidP="00640D00"/>
    <w:p w14:paraId="26149EC3" w14:textId="77777777" w:rsidR="00640D00" w:rsidRDefault="00640D00" w:rsidP="00640D00">
      <w:pPr>
        <w:spacing w:after="200" w:line="276" w:lineRule="auto"/>
      </w:pPr>
      <w:r>
        <w:br w:type="page"/>
      </w:r>
    </w:p>
    <w:p w14:paraId="001B6055" w14:textId="77777777" w:rsidR="00640D00" w:rsidRPr="005873E7" w:rsidRDefault="00640D00" w:rsidP="00640D00"/>
    <w:p w14:paraId="354B46EA" w14:textId="77777777" w:rsidR="00640D00" w:rsidRDefault="00640D00" w:rsidP="00640D00">
      <w:pPr>
        <w:rPr>
          <w:rFonts w:cstheme="minorHAnsi"/>
          <w:b/>
          <w:bCs/>
          <w:iCs/>
          <w:sz w:val="20"/>
        </w:rPr>
      </w:pPr>
    </w:p>
    <w:p w14:paraId="23EC5507" w14:textId="77777777" w:rsidR="00640D00" w:rsidRDefault="00640D00" w:rsidP="00640D00">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3C86C37C" w14:textId="77777777" w:rsidR="00640D00" w:rsidRDefault="00640D00" w:rsidP="00640D00">
      <w:pPr>
        <w:rPr>
          <w:rFonts w:cstheme="minorHAnsi"/>
          <w:b/>
          <w:bCs/>
          <w:iCs/>
          <w:sz w:val="20"/>
        </w:rPr>
      </w:pPr>
    </w:p>
    <w:p w14:paraId="19065300" w14:textId="77777777" w:rsidR="00640D00" w:rsidRPr="003A2CBB" w:rsidRDefault="00640D00" w:rsidP="00640D00">
      <w:pPr>
        <w:rPr>
          <w:rFonts w:cstheme="minorHAnsi"/>
          <w:b/>
          <w:bCs/>
          <w:iCs/>
          <w:sz w:val="20"/>
        </w:rPr>
      </w:pPr>
    </w:p>
    <w:p w14:paraId="22AAF082" w14:textId="77777777" w:rsidR="00640D00" w:rsidRDefault="00640D00" w:rsidP="00640D00">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12D965F9" w14:textId="77777777" w:rsidR="00640D00" w:rsidRPr="003A2CBB" w:rsidRDefault="00640D00" w:rsidP="00640D00">
      <w:pPr>
        <w:jc w:val="center"/>
        <w:rPr>
          <w:rFonts w:cstheme="minorHAnsi"/>
          <w:b/>
          <w:sz w:val="20"/>
          <w:u w:val="single"/>
        </w:rPr>
      </w:pPr>
    </w:p>
    <w:p w14:paraId="3929C485"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1264EB99"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44AF18C9"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0C56A672"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33C2B91"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666056CE"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18EF03DD" w14:textId="77777777" w:rsidR="00640D00" w:rsidRPr="003A2CBB" w:rsidRDefault="00640D00" w:rsidP="00640D00">
      <w:pPr>
        <w:numPr>
          <w:ilvl w:val="0"/>
          <w:numId w:val="16"/>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247405C3" w14:textId="77777777" w:rsidR="00640D00"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120DC077" w14:textId="77777777" w:rsidR="00640D00" w:rsidRDefault="00640D00" w:rsidP="00640D00">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349D58AB" w14:textId="77777777" w:rsidR="00640D00" w:rsidRPr="00A6238A" w:rsidRDefault="00640D00" w:rsidP="00640D00">
      <w:pPr>
        <w:rPr>
          <w:rFonts w:cstheme="minorHAnsi"/>
          <w:sz w:val="20"/>
        </w:rPr>
      </w:pPr>
    </w:p>
    <w:p w14:paraId="135F5DE2" w14:textId="77777777" w:rsidR="00640D00" w:rsidRPr="00A6238A" w:rsidRDefault="00640D00" w:rsidP="00640D00">
      <w:pPr>
        <w:rPr>
          <w:rFonts w:cstheme="minorHAnsi"/>
          <w:sz w:val="20"/>
        </w:rPr>
      </w:pPr>
    </w:p>
    <w:p w14:paraId="4CA15EB3" w14:textId="77777777" w:rsidR="00640D00" w:rsidRPr="00A6238A" w:rsidRDefault="00640D00" w:rsidP="00640D00">
      <w:pPr>
        <w:rPr>
          <w:rFonts w:cstheme="minorHAnsi"/>
          <w:sz w:val="20"/>
        </w:rPr>
      </w:pPr>
    </w:p>
    <w:p w14:paraId="65BACA53" w14:textId="77777777" w:rsidR="00640D00" w:rsidRPr="00A6238A" w:rsidRDefault="00640D00" w:rsidP="00640D00">
      <w:pPr>
        <w:rPr>
          <w:rFonts w:cstheme="minorHAnsi"/>
          <w:sz w:val="20"/>
        </w:rPr>
      </w:pPr>
    </w:p>
    <w:p w14:paraId="49F0AF10" w14:textId="77777777" w:rsidR="00640D00" w:rsidRPr="00A6238A" w:rsidRDefault="00640D00" w:rsidP="00640D00">
      <w:pPr>
        <w:rPr>
          <w:rFonts w:cstheme="minorHAnsi"/>
          <w:sz w:val="20"/>
        </w:rPr>
      </w:pPr>
    </w:p>
    <w:p w14:paraId="3178DBA5" w14:textId="77777777" w:rsidR="00640D00" w:rsidRPr="00A6238A" w:rsidRDefault="00640D00" w:rsidP="00640D00">
      <w:pPr>
        <w:rPr>
          <w:rFonts w:cstheme="minorHAnsi"/>
          <w:sz w:val="20"/>
        </w:rPr>
      </w:pPr>
    </w:p>
    <w:p w14:paraId="048F12D3" w14:textId="77777777" w:rsidR="00640D00" w:rsidRPr="00A6238A" w:rsidRDefault="00640D00" w:rsidP="00640D00">
      <w:pPr>
        <w:rPr>
          <w:rFonts w:cstheme="minorHAnsi"/>
          <w:sz w:val="20"/>
        </w:rPr>
      </w:pPr>
    </w:p>
    <w:p w14:paraId="7FD1DFDF" w14:textId="77777777" w:rsidR="00640D00" w:rsidRPr="00A6238A" w:rsidRDefault="00640D00" w:rsidP="00640D00">
      <w:pPr>
        <w:rPr>
          <w:rFonts w:cstheme="minorHAnsi"/>
          <w:sz w:val="20"/>
        </w:rPr>
      </w:pPr>
    </w:p>
    <w:p w14:paraId="31866932" w14:textId="77777777" w:rsidR="00640D00" w:rsidRPr="00A6238A" w:rsidRDefault="00640D00" w:rsidP="00640D00">
      <w:pPr>
        <w:rPr>
          <w:rFonts w:cstheme="minorHAnsi"/>
          <w:sz w:val="20"/>
        </w:rPr>
      </w:pPr>
    </w:p>
    <w:p w14:paraId="0C7E6E52" w14:textId="77777777" w:rsidR="00640D00" w:rsidRPr="00A6238A" w:rsidRDefault="00640D00" w:rsidP="00640D00">
      <w:pPr>
        <w:rPr>
          <w:rFonts w:cstheme="minorHAnsi"/>
          <w:sz w:val="20"/>
        </w:rPr>
      </w:pPr>
    </w:p>
    <w:p w14:paraId="695AFA61" w14:textId="77777777" w:rsidR="00640D00" w:rsidRPr="00A6238A" w:rsidRDefault="00640D00" w:rsidP="00640D00">
      <w:pPr>
        <w:rPr>
          <w:rFonts w:cstheme="minorHAnsi"/>
          <w:sz w:val="20"/>
        </w:rPr>
      </w:pPr>
    </w:p>
    <w:p w14:paraId="62445D16" w14:textId="77777777" w:rsidR="00640D00" w:rsidRDefault="00640D00" w:rsidP="00640D00">
      <w:pPr>
        <w:rPr>
          <w:rFonts w:cstheme="minorHAnsi"/>
          <w:sz w:val="20"/>
        </w:rPr>
      </w:pPr>
    </w:p>
    <w:p w14:paraId="73B40CE0" w14:textId="77777777" w:rsidR="00640D00" w:rsidRDefault="00640D00" w:rsidP="00640D00">
      <w:pPr>
        <w:spacing w:after="200" w:line="276" w:lineRule="auto"/>
        <w:rPr>
          <w:rFonts w:cstheme="minorHAnsi"/>
          <w:sz w:val="20"/>
        </w:rPr>
      </w:pPr>
      <w:r>
        <w:rPr>
          <w:rFonts w:cstheme="minorHAnsi"/>
          <w:sz w:val="20"/>
        </w:rPr>
        <w:br w:type="page"/>
      </w:r>
    </w:p>
    <w:p w14:paraId="5D5EDF31" w14:textId="77777777" w:rsidR="00640D00" w:rsidRPr="007F1B03" w:rsidRDefault="00640D00" w:rsidP="00640D00">
      <w:pPr>
        <w:rPr>
          <w:rFonts w:cstheme="minorHAnsi"/>
          <w:b/>
          <w:bCs/>
          <w:iCs/>
          <w:sz w:val="20"/>
        </w:rPr>
      </w:pPr>
    </w:p>
    <w:p w14:paraId="1BA53158" w14:textId="77777777" w:rsidR="00640D00" w:rsidRPr="007F1B03" w:rsidRDefault="00640D00" w:rsidP="00640D00">
      <w:pPr>
        <w:rPr>
          <w:rFonts w:cstheme="minorHAnsi"/>
          <w:b/>
          <w:bCs/>
          <w:iCs/>
          <w:sz w:val="20"/>
        </w:rPr>
      </w:pPr>
    </w:p>
    <w:p w14:paraId="2B62CEF1" w14:textId="77777777" w:rsidR="00640D00" w:rsidRPr="007F1B03" w:rsidRDefault="00640D00" w:rsidP="00640D00">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08A9C274" w14:textId="77777777" w:rsidR="00640D00" w:rsidRDefault="00640D00" w:rsidP="00640D00">
      <w:pPr>
        <w:rPr>
          <w:rFonts w:cstheme="minorHAnsi"/>
          <w:b/>
          <w:sz w:val="20"/>
          <w:u w:val="single"/>
        </w:rPr>
      </w:pPr>
    </w:p>
    <w:p w14:paraId="739599E1" w14:textId="77777777" w:rsidR="00640D00" w:rsidRDefault="00640D00" w:rsidP="00640D00">
      <w:pPr>
        <w:jc w:val="center"/>
        <w:rPr>
          <w:rFonts w:cstheme="minorHAnsi"/>
          <w:b/>
          <w:sz w:val="20"/>
          <w:u w:val="single"/>
        </w:rPr>
      </w:pPr>
    </w:p>
    <w:p w14:paraId="4D3D405A" w14:textId="77777777" w:rsidR="00640D00" w:rsidRDefault="00640D00" w:rsidP="00640D00">
      <w:pPr>
        <w:jc w:val="center"/>
        <w:rPr>
          <w:rFonts w:cstheme="minorHAnsi"/>
          <w:b/>
          <w:sz w:val="20"/>
          <w:u w:val="single"/>
        </w:rPr>
      </w:pPr>
    </w:p>
    <w:p w14:paraId="41DAA106" w14:textId="77777777" w:rsidR="00640D00" w:rsidRPr="00A6238A" w:rsidRDefault="00640D00" w:rsidP="00640D00">
      <w:pPr>
        <w:jc w:val="center"/>
        <w:rPr>
          <w:rFonts w:cstheme="minorHAnsi"/>
          <w:b/>
          <w:sz w:val="20"/>
          <w:u w:val="single"/>
        </w:rPr>
      </w:pPr>
      <w:r w:rsidRPr="00A6238A">
        <w:rPr>
          <w:rFonts w:cstheme="minorHAnsi"/>
          <w:b/>
          <w:sz w:val="20"/>
          <w:u w:val="single"/>
        </w:rPr>
        <w:t>UMOWA</w:t>
      </w:r>
    </w:p>
    <w:p w14:paraId="7B604555" w14:textId="77777777" w:rsidR="00640D00" w:rsidRPr="00A6238A" w:rsidRDefault="00640D00" w:rsidP="00640D00">
      <w:pPr>
        <w:rPr>
          <w:rFonts w:cstheme="minorHAnsi"/>
          <w:sz w:val="20"/>
        </w:rPr>
      </w:pPr>
      <w:r w:rsidRPr="00A6238A">
        <w:rPr>
          <w:rFonts w:cstheme="minorHAnsi"/>
          <w:sz w:val="20"/>
        </w:rPr>
        <w:t>zawarta w dniu .................................. pomiędzy:</w:t>
      </w:r>
    </w:p>
    <w:p w14:paraId="3750CC22" w14:textId="77777777" w:rsidR="00640D00" w:rsidRPr="00501897" w:rsidRDefault="00640D00" w:rsidP="00640D00">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31B410BD" w14:textId="77777777" w:rsidR="00640D00" w:rsidRPr="00A6238A" w:rsidRDefault="00640D00" w:rsidP="00640D00">
      <w:pPr>
        <w:rPr>
          <w:rFonts w:cstheme="minorHAnsi"/>
          <w:sz w:val="20"/>
        </w:rPr>
      </w:pPr>
    </w:p>
    <w:p w14:paraId="63F2FB13" w14:textId="77777777" w:rsidR="00640D00" w:rsidRPr="00A6238A" w:rsidRDefault="00640D00" w:rsidP="00640D00">
      <w:pPr>
        <w:rPr>
          <w:rFonts w:cstheme="minorHAnsi"/>
          <w:sz w:val="20"/>
          <w:vertAlign w:val="superscript"/>
        </w:rPr>
      </w:pPr>
      <w:r w:rsidRPr="00A6238A">
        <w:rPr>
          <w:rFonts w:cstheme="minorHAnsi"/>
          <w:sz w:val="20"/>
          <w:vertAlign w:val="superscript"/>
        </w:rPr>
        <w:t>(imię i nazwisko przedstawiciela Inwestora)</w:t>
      </w:r>
    </w:p>
    <w:p w14:paraId="7B96EEA0" w14:textId="77777777" w:rsidR="00640D00" w:rsidRPr="00A6238A" w:rsidRDefault="00640D00" w:rsidP="00640D00">
      <w:pPr>
        <w:rPr>
          <w:rFonts w:cstheme="minorHAnsi"/>
          <w:sz w:val="20"/>
        </w:rPr>
      </w:pPr>
      <w:r w:rsidRPr="00A6238A">
        <w:rPr>
          <w:rFonts w:cstheme="minorHAnsi"/>
          <w:sz w:val="20"/>
        </w:rPr>
        <w:t>zwanymi w dalszej części umowy Inwestorem, a:</w:t>
      </w:r>
    </w:p>
    <w:p w14:paraId="684D7173" w14:textId="77777777" w:rsidR="00640D00" w:rsidRPr="00A6238A" w:rsidRDefault="00640D00" w:rsidP="00640D00">
      <w:pPr>
        <w:rPr>
          <w:rFonts w:cstheme="minorHAnsi"/>
          <w:sz w:val="20"/>
        </w:rPr>
      </w:pPr>
    </w:p>
    <w:p w14:paraId="7E063665" w14:textId="77777777" w:rsidR="00640D00" w:rsidRPr="00A6238A" w:rsidRDefault="00640D00" w:rsidP="00640D00">
      <w:pPr>
        <w:rPr>
          <w:rFonts w:cstheme="minorHAnsi"/>
          <w:sz w:val="20"/>
          <w:vertAlign w:val="superscript"/>
        </w:rPr>
      </w:pPr>
      <w:r w:rsidRPr="00A6238A">
        <w:rPr>
          <w:rFonts w:cstheme="minorHAnsi"/>
          <w:sz w:val="20"/>
          <w:vertAlign w:val="superscript"/>
        </w:rPr>
        <w:t>(imię i nazwisko, imiona rodziców, adres zamieszkania)</w:t>
      </w:r>
    </w:p>
    <w:p w14:paraId="4F61B6ED" w14:textId="77777777" w:rsidR="00640D00" w:rsidRPr="00A6238A" w:rsidRDefault="00640D00" w:rsidP="00640D00">
      <w:pPr>
        <w:rPr>
          <w:rFonts w:cstheme="minorHAnsi"/>
          <w:sz w:val="20"/>
        </w:rPr>
      </w:pPr>
      <w:r w:rsidRPr="00A6238A">
        <w:rPr>
          <w:rFonts w:cstheme="minorHAnsi"/>
          <w:sz w:val="20"/>
        </w:rPr>
        <w:t>zwanym dalej Właścicielem nieruchomości.</w:t>
      </w:r>
    </w:p>
    <w:p w14:paraId="72B39436" w14:textId="77777777" w:rsidR="00640D00" w:rsidRPr="00A6238A" w:rsidRDefault="00640D00" w:rsidP="00640D00">
      <w:pPr>
        <w:numPr>
          <w:ilvl w:val="0"/>
          <w:numId w:val="20"/>
        </w:numPr>
        <w:spacing w:after="0" w:line="288" w:lineRule="auto"/>
        <w:jc w:val="center"/>
        <w:rPr>
          <w:rFonts w:cstheme="minorHAnsi"/>
          <w:b/>
          <w:sz w:val="20"/>
        </w:rPr>
      </w:pPr>
    </w:p>
    <w:p w14:paraId="6E49CDF5" w14:textId="77777777" w:rsidR="00640D00" w:rsidRPr="00A6238A" w:rsidRDefault="00640D00" w:rsidP="00640D00">
      <w:pPr>
        <w:numPr>
          <w:ilvl w:val="0"/>
          <w:numId w:val="17"/>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206F110A" w14:textId="77777777" w:rsidR="00640D00" w:rsidRPr="00A6238A" w:rsidRDefault="00640D00" w:rsidP="00640D00">
      <w:pPr>
        <w:rPr>
          <w:rFonts w:cstheme="minorHAnsi"/>
          <w:sz w:val="20"/>
        </w:rPr>
      </w:pPr>
    </w:p>
    <w:p w14:paraId="5FED68CC" w14:textId="77777777" w:rsidR="00640D00" w:rsidRPr="00A6238A" w:rsidRDefault="00640D00" w:rsidP="00640D00">
      <w:pPr>
        <w:numPr>
          <w:ilvl w:val="0"/>
          <w:numId w:val="17"/>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31DA54D8" w14:textId="77777777" w:rsidR="00640D00" w:rsidRPr="00A6238A" w:rsidRDefault="00640D00" w:rsidP="00640D00">
      <w:pPr>
        <w:numPr>
          <w:ilvl w:val="0"/>
          <w:numId w:val="17"/>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1FF5AA2D" w14:textId="77777777" w:rsidR="00640D00" w:rsidRPr="00A6238A" w:rsidRDefault="00640D00" w:rsidP="00640D00">
      <w:pPr>
        <w:numPr>
          <w:ilvl w:val="0"/>
          <w:numId w:val="17"/>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E8E53AB" w14:textId="77777777" w:rsidR="00640D00" w:rsidRPr="00A6238A" w:rsidRDefault="00640D00" w:rsidP="00640D00">
      <w:pPr>
        <w:numPr>
          <w:ilvl w:val="0"/>
          <w:numId w:val="20"/>
        </w:numPr>
        <w:spacing w:after="0" w:line="288" w:lineRule="auto"/>
        <w:jc w:val="center"/>
        <w:rPr>
          <w:rFonts w:cstheme="minorHAnsi"/>
          <w:b/>
          <w:sz w:val="20"/>
        </w:rPr>
      </w:pPr>
    </w:p>
    <w:p w14:paraId="252CA05D" w14:textId="77777777" w:rsidR="00640D00" w:rsidRPr="00A6238A" w:rsidRDefault="00640D00" w:rsidP="00640D00">
      <w:pPr>
        <w:numPr>
          <w:ilvl w:val="0"/>
          <w:numId w:val="18"/>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3C10D013" w14:textId="77777777" w:rsidR="00640D00" w:rsidRPr="00A6238A" w:rsidRDefault="00640D00" w:rsidP="00640D00">
      <w:pPr>
        <w:numPr>
          <w:ilvl w:val="0"/>
          <w:numId w:val="18"/>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6C0B3CE5" w14:textId="77777777" w:rsidR="00640D00" w:rsidRPr="00A6238A" w:rsidRDefault="00640D00" w:rsidP="00640D00">
      <w:pPr>
        <w:numPr>
          <w:ilvl w:val="0"/>
          <w:numId w:val="18"/>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062C0EC9" w14:textId="77777777" w:rsidR="00640D00" w:rsidRPr="00A6238A" w:rsidRDefault="00640D00" w:rsidP="00640D00">
      <w:pPr>
        <w:numPr>
          <w:ilvl w:val="0"/>
          <w:numId w:val="18"/>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633FF694" w14:textId="77777777" w:rsidR="00640D00" w:rsidRPr="00A6238A" w:rsidRDefault="00640D00" w:rsidP="00640D00">
      <w:pPr>
        <w:numPr>
          <w:ilvl w:val="0"/>
          <w:numId w:val="18"/>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7E3897F" w14:textId="77777777" w:rsidR="00640D00" w:rsidRPr="00A6238A" w:rsidRDefault="00640D00" w:rsidP="00640D00">
      <w:pPr>
        <w:numPr>
          <w:ilvl w:val="0"/>
          <w:numId w:val="20"/>
        </w:numPr>
        <w:spacing w:after="0" w:line="288" w:lineRule="auto"/>
        <w:jc w:val="center"/>
        <w:rPr>
          <w:rFonts w:cstheme="minorHAnsi"/>
          <w:b/>
          <w:sz w:val="20"/>
        </w:rPr>
      </w:pPr>
    </w:p>
    <w:p w14:paraId="5F1E9F08" w14:textId="77777777" w:rsidR="00640D00" w:rsidRPr="00A6238A" w:rsidRDefault="00640D00" w:rsidP="00640D00">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34C7E434" w14:textId="77777777" w:rsidR="00640D00" w:rsidRPr="00A6238A" w:rsidRDefault="00640D00" w:rsidP="00640D00">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738A60C0" w14:textId="77777777" w:rsidR="00640D00" w:rsidRPr="00A6238A" w:rsidRDefault="00640D00" w:rsidP="00640D00">
      <w:pPr>
        <w:numPr>
          <w:ilvl w:val="0"/>
          <w:numId w:val="20"/>
        </w:numPr>
        <w:spacing w:after="0" w:line="288" w:lineRule="auto"/>
        <w:jc w:val="center"/>
        <w:rPr>
          <w:rFonts w:cstheme="minorHAnsi"/>
          <w:b/>
          <w:sz w:val="20"/>
        </w:rPr>
      </w:pPr>
    </w:p>
    <w:p w14:paraId="1EAE98FE" w14:textId="77777777" w:rsidR="00640D00" w:rsidRPr="00A6238A" w:rsidRDefault="00640D00" w:rsidP="00640D00">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2B3009D6" w14:textId="77777777" w:rsidR="00640D00" w:rsidRPr="00A6238A" w:rsidRDefault="00640D00" w:rsidP="00640D00">
      <w:pPr>
        <w:numPr>
          <w:ilvl w:val="0"/>
          <w:numId w:val="20"/>
        </w:numPr>
        <w:spacing w:after="0" w:line="288" w:lineRule="auto"/>
        <w:jc w:val="center"/>
        <w:rPr>
          <w:rFonts w:cstheme="minorHAnsi"/>
          <w:b/>
          <w:sz w:val="20"/>
        </w:rPr>
      </w:pPr>
    </w:p>
    <w:p w14:paraId="6CF62E1B" w14:textId="77777777" w:rsidR="00640D00" w:rsidRPr="00A6238A" w:rsidRDefault="00640D00" w:rsidP="00640D00">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3B53BA12" w14:textId="77777777" w:rsidR="00640D00" w:rsidRPr="00A6238A" w:rsidRDefault="00640D00" w:rsidP="00640D00">
      <w:pPr>
        <w:numPr>
          <w:ilvl w:val="0"/>
          <w:numId w:val="20"/>
        </w:numPr>
        <w:spacing w:after="0" w:line="288" w:lineRule="auto"/>
        <w:jc w:val="center"/>
        <w:rPr>
          <w:rFonts w:cstheme="minorHAnsi"/>
          <w:b/>
          <w:sz w:val="20"/>
        </w:rPr>
      </w:pPr>
    </w:p>
    <w:p w14:paraId="16160C8C" w14:textId="77777777" w:rsidR="00640D00" w:rsidRPr="00A6238A" w:rsidRDefault="00640D00" w:rsidP="00640D00">
      <w:pPr>
        <w:rPr>
          <w:rFonts w:cstheme="minorHAnsi"/>
          <w:sz w:val="20"/>
        </w:rPr>
      </w:pPr>
      <w:r w:rsidRPr="00A6238A">
        <w:rPr>
          <w:rFonts w:cstheme="minorHAnsi"/>
          <w:sz w:val="20"/>
        </w:rPr>
        <w:t>Umowę sporządzono w dwóch jednobrzmiących egzemplarzach po jednym dla każdej ze stron.</w:t>
      </w:r>
    </w:p>
    <w:p w14:paraId="66EC1FB0" w14:textId="77777777" w:rsidR="00640D00" w:rsidRPr="00A6238A" w:rsidRDefault="00640D00" w:rsidP="00640D00">
      <w:pPr>
        <w:rPr>
          <w:rFonts w:cstheme="minorHAnsi"/>
          <w:sz w:val="20"/>
        </w:rPr>
      </w:pPr>
      <w:r w:rsidRPr="00A6238A">
        <w:rPr>
          <w:rFonts w:cstheme="minorHAnsi"/>
          <w:sz w:val="20"/>
        </w:rPr>
        <w:t>Załączniki:</w:t>
      </w:r>
    </w:p>
    <w:p w14:paraId="0B88920F" w14:textId="77777777" w:rsidR="00640D00" w:rsidRPr="00A6238A" w:rsidRDefault="00640D00" w:rsidP="00640D00">
      <w:pPr>
        <w:rPr>
          <w:rFonts w:cstheme="minorHAnsi"/>
          <w:sz w:val="20"/>
        </w:rPr>
      </w:pPr>
      <w:r w:rsidRPr="00A6238A">
        <w:rPr>
          <w:rFonts w:cstheme="minorHAnsi"/>
          <w:sz w:val="20"/>
        </w:rPr>
        <w:t>Załącznik nr 1 – Pełnomocnictwo przedstawiciela inwestora.</w:t>
      </w:r>
    </w:p>
    <w:p w14:paraId="11580B3D" w14:textId="77777777" w:rsidR="00640D00" w:rsidRPr="00A6238A" w:rsidRDefault="00640D00" w:rsidP="00640D00">
      <w:pPr>
        <w:rPr>
          <w:rFonts w:cstheme="minorHAnsi"/>
          <w:sz w:val="20"/>
        </w:rPr>
      </w:pPr>
      <w:r w:rsidRPr="00A6238A">
        <w:rPr>
          <w:rFonts w:cstheme="minorHAnsi"/>
          <w:sz w:val="20"/>
        </w:rPr>
        <w:t>Załącznik nr 2 – Załącznik graficzny.</w:t>
      </w:r>
    </w:p>
    <w:p w14:paraId="79B3E911" w14:textId="77777777" w:rsidR="00640D00" w:rsidRPr="00A6238A" w:rsidRDefault="00640D00" w:rsidP="00640D00">
      <w:pPr>
        <w:rPr>
          <w:rFonts w:cstheme="minorHAnsi"/>
          <w:sz w:val="20"/>
        </w:rPr>
      </w:pPr>
      <w:r w:rsidRPr="00A6238A">
        <w:rPr>
          <w:rFonts w:cstheme="minorHAnsi"/>
          <w:sz w:val="20"/>
        </w:rPr>
        <w:t>Załącznik nr 3 -  Klauzula Informacyjna</w:t>
      </w:r>
    </w:p>
    <w:p w14:paraId="06011D14" w14:textId="77777777" w:rsidR="00640D00" w:rsidRPr="00A6238A" w:rsidRDefault="00640D00" w:rsidP="00640D00">
      <w:pPr>
        <w:rPr>
          <w:rFonts w:cstheme="minorHAnsi"/>
          <w:sz w:val="20"/>
        </w:rPr>
      </w:pPr>
    </w:p>
    <w:p w14:paraId="73C52AF4" w14:textId="77777777" w:rsidR="00640D00" w:rsidRDefault="00640D00" w:rsidP="00640D00">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6E0DD6A9" w14:textId="77777777" w:rsidR="00640D00" w:rsidRPr="0002462E" w:rsidRDefault="00640D00" w:rsidP="00640D00">
      <w:pPr>
        <w:rPr>
          <w:rFonts w:cstheme="minorHAnsi"/>
          <w:sz w:val="20"/>
        </w:rPr>
      </w:pPr>
    </w:p>
    <w:p w14:paraId="23F113B2" w14:textId="77777777" w:rsidR="00640D00" w:rsidRPr="0002462E" w:rsidRDefault="00640D00" w:rsidP="00640D00">
      <w:pPr>
        <w:rPr>
          <w:rFonts w:cstheme="minorHAnsi"/>
          <w:sz w:val="20"/>
        </w:rPr>
      </w:pPr>
    </w:p>
    <w:p w14:paraId="728D68B4" w14:textId="77777777" w:rsidR="00640D00" w:rsidRPr="0002462E" w:rsidRDefault="00640D00" w:rsidP="00640D00">
      <w:pPr>
        <w:rPr>
          <w:rFonts w:cstheme="minorHAnsi"/>
          <w:sz w:val="20"/>
        </w:rPr>
      </w:pPr>
    </w:p>
    <w:p w14:paraId="35F6C7D0" w14:textId="77777777" w:rsidR="00640D00" w:rsidRPr="0002462E" w:rsidRDefault="00640D00" w:rsidP="00640D00">
      <w:pPr>
        <w:rPr>
          <w:rFonts w:cstheme="minorHAnsi"/>
          <w:sz w:val="20"/>
        </w:rPr>
      </w:pPr>
    </w:p>
    <w:p w14:paraId="575C4B4E" w14:textId="77777777" w:rsidR="00640D00" w:rsidRPr="0002462E" w:rsidRDefault="00640D00" w:rsidP="00640D00">
      <w:pPr>
        <w:rPr>
          <w:rFonts w:cstheme="minorHAnsi"/>
          <w:sz w:val="20"/>
        </w:rPr>
      </w:pPr>
    </w:p>
    <w:p w14:paraId="0AC1D9E3" w14:textId="77777777" w:rsidR="00640D00" w:rsidRPr="0002462E" w:rsidRDefault="00640D00" w:rsidP="00640D00">
      <w:pPr>
        <w:rPr>
          <w:rFonts w:cstheme="minorHAnsi"/>
          <w:sz w:val="20"/>
        </w:rPr>
      </w:pPr>
    </w:p>
    <w:p w14:paraId="49D0982E" w14:textId="77777777" w:rsidR="00640D00" w:rsidRPr="0002462E" w:rsidRDefault="00640D00" w:rsidP="00640D00">
      <w:pPr>
        <w:rPr>
          <w:rFonts w:cstheme="minorHAnsi"/>
          <w:sz w:val="20"/>
        </w:rPr>
      </w:pPr>
    </w:p>
    <w:p w14:paraId="626AF7D2" w14:textId="77777777" w:rsidR="00640D00" w:rsidRDefault="00640D00" w:rsidP="00640D00">
      <w:pPr>
        <w:rPr>
          <w:rFonts w:cstheme="minorHAnsi"/>
          <w:sz w:val="20"/>
        </w:rPr>
      </w:pPr>
    </w:p>
    <w:p w14:paraId="3CB22EB2" w14:textId="77777777" w:rsidR="00640D00" w:rsidRDefault="00640D00" w:rsidP="00640D00">
      <w:pPr>
        <w:rPr>
          <w:rFonts w:cstheme="minorHAnsi"/>
          <w:sz w:val="20"/>
        </w:rPr>
      </w:pPr>
    </w:p>
    <w:p w14:paraId="1AB642BA" w14:textId="77777777" w:rsidR="00640D00" w:rsidRPr="0002462E" w:rsidRDefault="00640D00" w:rsidP="00640D00">
      <w:pPr>
        <w:rPr>
          <w:rFonts w:cstheme="minorHAnsi"/>
          <w:sz w:val="20"/>
        </w:rPr>
      </w:pPr>
    </w:p>
    <w:p w14:paraId="5D2A87CD" w14:textId="77777777" w:rsidR="00640D00" w:rsidRPr="0002462E" w:rsidRDefault="00640D00" w:rsidP="00640D00">
      <w:pPr>
        <w:rPr>
          <w:rFonts w:cstheme="minorHAnsi"/>
          <w:sz w:val="20"/>
        </w:rPr>
      </w:pPr>
    </w:p>
    <w:p w14:paraId="43A8A016" w14:textId="77777777" w:rsidR="00640D00" w:rsidRDefault="00640D00" w:rsidP="00640D00">
      <w:pPr>
        <w:spacing w:after="200" w:line="276" w:lineRule="auto"/>
        <w:rPr>
          <w:rFonts w:cstheme="minorHAnsi"/>
          <w:sz w:val="20"/>
        </w:rPr>
      </w:pPr>
    </w:p>
    <w:p w14:paraId="371232F3" w14:textId="77777777" w:rsidR="00640D00" w:rsidRDefault="00640D00" w:rsidP="00640D00">
      <w:pPr>
        <w:spacing w:after="200" w:line="276" w:lineRule="auto"/>
        <w:rPr>
          <w:rFonts w:cstheme="minorHAnsi"/>
          <w:sz w:val="20"/>
        </w:rPr>
      </w:pPr>
    </w:p>
    <w:p w14:paraId="50396EA4" w14:textId="77777777" w:rsidR="00640D00" w:rsidRDefault="00640D00" w:rsidP="00640D00">
      <w:pPr>
        <w:jc w:val="right"/>
        <w:rPr>
          <w:rFonts w:cstheme="minorHAnsi"/>
          <w:b/>
          <w:bCs/>
          <w:iCs/>
          <w:sz w:val="20"/>
        </w:rPr>
      </w:pPr>
    </w:p>
    <w:p w14:paraId="465665AA" w14:textId="77777777" w:rsidR="00640D00" w:rsidRPr="0002462E" w:rsidRDefault="00640D00" w:rsidP="00640D00">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724039C" w14:textId="77777777" w:rsidR="00640D00" w:rsidRDefault="00640D00" w:rsidP="00640D00">
      <w:pPr>
        <w:jc w:val="center"/>
        <w:rPr>
          <w:rFonts w:cstheme="minorHAnsi"/>
          <w:b/>
          <w:sz w:val="20"/>
          <w:u w:val="single"/>
        </w:rPr>
      </w:pPr>
    </w:p>
    <w:p w14:paraId="0BAB2ADA" w14:textId="77777777" w:rsidR="00640D00" w:rsidRPr="0002462E" w:rsidRDefault="00640D00" w:rsidP="00640D00">
      <w:pPr>
        <w:jc w:val="center"/>
        <w:rPr>
          <w:rFonts w:cstheme="minorHAnsi"/>
          <w:b/>
          <w:sz w:val="20"/>
          <w:u w:val="single"/>
        </w:rPr>
      </w:pPr>
      <w:r w:rsidRPr="0002462E">
        <w:rPr>
          <w:rFonts w:cstheme="minorHAnsi"/>
          <w:b/>
          <w:sz w:val="20"/>
          <w:u w:val="single"/>
        </w:rPr>
        <w:t>POROZUMIENIE</w:t>
      </w:r>
    </w:p>
    <w:p w14:paraId="4097A2FE" w14:textId="77777777" w:rsidR="00640D00" w:rsidRDefault="00640D00" w:rsidP="00640D00">
      <w:pPr>
        <w:rPr>
          <w:rFonts w:cstheme="minorHAnsi"/>
          <w:sz w:val="20"/>
        </w:rPr>
      </w:pPr>
    </w:p>
    <w:p w14:paraId="1454D426" w14:textId="77777777" w:rsidR="00640D00" w:rsidRPr="0002462E" w:rsidRDefault="00640D00" w:rsidP="00640D00">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55B8289" w14:textId="77777777" w:rsidR="00640D00" w:rsidRPr="0002462E" w:rsidRDefault="00640D00" w:rsidP="00640D00">
      <w:pPr>
        <w:rPr>
          <w:rFonts w:cstheme="minorHAnsi"/>
          <w:sz w:val="20"/>
          <w:vertAlign w:val="superscript"/>
        </w:rPr>
      </w:pPr>
      <w:r w:rsidRPr="0002462E">
        <w:rPr>
          <w:rFonts w:cstheme="minorHAnsi"/>
          <w:sz w:val="20"/>
          <w:vertAlign w:val="superscript"/>
        </w:rPr>
        <w:t>(imię i nazwisko przedstawiciela Inwestora)</w:t>
      </w:r>
    </w:p>
    <w:p w14:paraId="72AB753E" w14:textId="77777777" w:rsidR="00640D00" w:rsidRPr="0002462E" w:rsidRDefault="00640D00" w:rsidP="00640D00">
      <w:pPr>
        <w:rPr>
          <w:rFonts w:cstheme="minorHAnsi"/>
          <w:b/>
          <w:i/>
          <w:sz w:val="20"/>
        </w:rPr>
      </w:pPr>
      <w:r w:rsidRPr="0002462E">
        <w:rPr>
          <w:rFonts w:cstheme="minorHAnsi"/>
          <w:sz w:val="20"/>
        </w:rPr>
        <w:t xml:space="preserve">zwanymi w dalszej części Inwestorem a </w:t>
      </w:r>
    </w:p>
    <w:p w14:paraId="36BDC38F" w14:textId="77777777" w:rsidR="00640D00" w:rsidRPr="0002462E" w:rsidRDefault="00640D00" w:rsidP="00640D00">
      <w:pPr>
        <w:rPr>
          <w:rFonts w:cstheme="minorHAnsi"/>
          <w:sz w:val="20"/>
          <w:vertAlign w:val="superscript"/>
        </w:rPr>
      </w:pPr>
      <w:r w:rsidRPr="0002462E">
        <w:rPr>
          <w:rFonts w:cstheme="minorHAnsi"/>
          <w:sz w:val="20"/>
          <w:vertAlign w:val="superscript"/>
        </w:rPr>
        <w:t>(imię i nazwisko, imiona rodziców, adres zamieszkania)</w:t>
      </w:r>
    </w:p>
    <w:p w14:paraId="29041E7E" w14:textId="77777777" w:rsidR="00640D00" w:rsidRPr="0002462E" w:rsidRDefault="00640D00" w:rsidP="00640D00">
      <w:pPr>
        <w:rPr>
          <w:rFonts w:cstheme="minorHAnsi"/>
          <w:sz w:val="20"/>
        </w:rPr>
      </w:pPr>
      <w:r w:rsidRPr="0002462E">
        <w:rPr>
          <w:rFonts w:cstheme="minorHAnsi"/>
          <w:sz w:val="20"/>
        </w:rPr>
        <w:t>zwanym w dalszej części właścicielem nieruchomości</w:t>
      </w:r>
    </w:p>
    <w:p w14:paraId="1E127D93" w14:textId="77777777" w:rsidR="00640D00" w:rsidRPr="0002462E" w:rsidRDefault="00640D00" w:rsidP="00640D00">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466833EA" w14:textId="77777777" w:rsidR="00640D00" w:rsidRPr="0002462E" w:rsidRDefault="00640D00" w:rsidP="00640D00">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269C64BC" w14:textId="77777777" w:rsidR="00640D00" w:rsidRPr="0002462E" w:rsidRDefault="00640D00" w:rsidP="00640D00">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58D15A22" w14:textId="77777777" w:rsidR="00640D00" w:rsidRPr="0002462E" w:rsidRDefault="00640D00" w:rsidP="00640D00">
      <w:pPr>
        <w:ind w:left="284"/>
        <w:rPr>
          <w:rFonts w:cstheme="minorHAnsi"/>
          <w:sz w:val="20"/>
        </w:rPr>
      </w:pPr>
      <w:r w:rsidRPr="0002462E">
        <w:rPr>
          <w:rFonts w:cstheme="minorHAnsi"/>
          <w:sz w:val="20"/>
        </w:rPr>
        <w:t>Zakres planowanych prac zobrazowano na mapie stanowiącej załącznik nr 2 do niniejszego porozumienia.</w:t>
      </w:r>
    </w:p>
    <w:p w14:paraId="727BC262" w14:textId="77777777" w:rsidR="00640D00" w:rsidRPr="0002462E" w:rsidRDefault="00640D00" w:rsidP="00640D00">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10DD295C" w14:textId="77777777" w:rsidR="00640D00" w:rsidRPr="0002462E" w:rsidRDefault="00640D00" w:rsidP="00640D00">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0F88565D" w14:textId="77777777" w:rsidR="00640D00" w:rsidRPr="0002462E" w:rsidRDefault="00640D00" w:rsidP="00640D00">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7C65DA24" w14:textId="77777777" w:rsidR="00640D00" w:rsidRPr="0002462E" w:rsidRDefault="00640D00" w:rsidP="00640D00">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6A6E854C" w14:textId="77777777" w:rsidR="00640D00" w:rsidRPr="0002462E" w:rsidRDefault="00640D00" w:rsidP="00640D00">
      <w:pPr>
        <w:numPr>
          <w:ilvl w:val="3"/>
          <w:numId w:val="21"/>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2CFC95F1" w14:textId="77777777" w:rsidR="00640D00" w:rsidRPr="0002462E" w:rsidRDefault="00640D00" w:rsidP="00640D00">
      <w:pPr>
        <w:rPr>
          <w:rFonts w:cstheme="minorHAnsi"/>
          <w:sz w:val="20"/>
        </w:rPr>
      </w:pPr>
      <w:r w:rsidRPr="0002462E">
        <w:rPr>
          <w:rFonts w:cstheme="minorHAnsi"/>
          <w:sz w:val="20"/>
        </w:rPr>
        <w:t>Załączniki:</w:t>
      </w:r>
    </w:p>
    <w:p w14:paraId="71111684" w14:textId="77777777" w:rsidR="00640D00" w:rsidRPr="0002462E" w:rsidRDefault="00640D00" w:rsidP="00640D00">
      <w:pPr>
        <w:rPr>
          <w:rFonts w:cstheme="minorHAnsi"/>
          <w:sz w:val="20"/>
        </w:rPr>
      </w:pPr>
      <w:r w:rsidRPr="0002462E">
        <w:rPr>
          <w:rFonts w:cstheme="minorHAnsi"/>
          <w:sz w:val="20"/>
        </w:rPr>
        <w:t>Załącznik nr 1 – Pełnomocnictwo przedstawiciela inwestora.</w:t>
      </w:r>
    </w:p>
    <w:p w14:paraId="3799A93C" w14:textId="77777777" w:rsidR="00640D00" w:rsidRPr="0002462E" w:rsidRDefault="00640D00" w:rsidP="00640D00">
      <w:pPr>
        <w:rPr>
          <w:rFonts w:cstheme="minorHAnsi"/>
          <w:sz w:val="20"/>
        </w:rPr>
      </w:pPr>
      <w:r w:rsidRPr="0002462E">
        <w:rPr>
          <w:rFonts w:cstheme="minorHAnsi"/>
          <w:sz w:val="20"/>
        </w:rPr>
        <w:t>Załącznik nr 2 – Załącznik graficzny.</w:t>
      </w:r>
    </w:p>
    <w:p w14:paraId="1CFE3033" w14:textId="77777777" w:rsidR="00640D00" w:rsidRPr="0002462E" w:rsidRDefault="00640D00" w:rsidP="00640D00">
      <w:pPr>
        <w:rPr>
          <w:rFonts w:cstheme="minorHAnsi"/>
          <w:sz w:val="20"/>
        </w:rPr>
      </w:pPr>
      <w:r w:rsidRPr="0002462E">
        <w:rPr>
          <w:rFonts w:cstheme="minorHAnsi"/>
          <w:sz w:val="20"/>
        </w:rPr>
        <w:t>Załącznik nr 3 -  Klauzula informacyjna</w:t>
      </w:r>
    </w:p>
    <w:p w14:paraId="5E8BE05A" w14:textId="77777777" w:rsidR="00640D00" w:rsidRPr="0002462E" w:rsidRDefault="00640D00" w:rsidP="00640D00">
      <w:pPr>
        <w:rPr>
          <w:rFonts w:cstheme="minorHAnsi"/>
          <w:sz w:val="20"/>
        </w:rPr>
      </w:pPr>
    </w:p>
    <w:p w14:paraId="0160C121" w14:textId="292145E1" w:rsidR="00640D00" w:rsidRDefault="00640D00" w:rsidP="00640D00">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r>
        <w:rPr>
          <w:rFonts w:cstheme="minorHAnsi"/>
          <w:sz w:val="20"/>
        </w:rPr>
        <w:br w:type="page"/>
      </w:r>
    </w:p>
    <w:p w14:paraId="77DDBD84" w14:textId="77777777" w:rsidR="00640D00" w:rsidRDefault="00640D00" w:rsidP="00640D00">
      <w:pPr>
        <w:rPr>
          <w:rFonts w:cstheme="minorHAnsi"/>
          <w:b/>
          <w:sz w:val="20"/>
        </w:rPr>
      </w:pPr>
    </w:p>
    <w:p w14:paraId="10BC6971" w14:textId="77777777" w:rsidR="00640D00" w:rsidRDefault="00640D00" w:rsidP="00640D00">
      <w:pPr>
        <w:rPr>
          <w:rFonts w:cstheme="minorHAnsi"/>
          <w:b/>
          <w:sz w:val="20"/>
        </w:rPr>
      </w:pPr>
    </w:p>
    <w:p w14:paraId="2725D610" w14:textId="77777777" w:rsidR="00640D00" w:rsidRPr="003A2610" w:rsidRDefault="00640D00" w:rsidP="00640D00">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7191FE9F" w14:textId="77777777" w:rsidR="00640D00" w:rsidRDefault="00640D00" w:rsidP="00640D00">
      <w:pPr>
        <w:jc w:val="center"/>
        <w:rPr>
          <w:rFonts w:cstheme="minorHAnsi"/>
          <w:b/>
          <w:sz w:val="20"/>
          <w:u w:val="single"/>
        </w:rPr>
      </w:pPr>
    </w:p>
    <w:p w14:paraId="08E21FAA" w14:textId="77777777" w:rsidR="00640D00" w:rsidRDefault="00640D00" w:rsidP="00640D00">
      <w:pPr>
        <w:jc w:val="center"/>
        <w:rPr>
          <w:rFonts w:cstheme="minorHAnsi"/>
          <w:b/>
          <w:sz w:val="20"/>
          <w:u w:val="single"/>
        </w:rPr>
      </w:pPr>
    </w:p>
    <w:p w14:paraId="65E560A5" w14:textId="77777777" w:rsidR="00640D00" w:rsidRDefault="00640D00" w:rsidP="00640D00">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BB99A5F" w14:textId="77777777" w:rsidR="00640D00" w:rsidRPr="003A2610" w:rsidRDefault="00640D00" w:rsidP="00640D00">
      <w:pPr>
        <w:jc w:val="center"/>
        <w:rPr>
          <w:rFonts w:cstheme="minorHAnsi"/>
          <w:b/>
          <w:sz w:val="20"/>
          <w:u w:val="single"/>
        </w:rPr>
      </w:pPr>
    </w:p>
    <w:p w14:paraId="0A63EEBB"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36CA2299" w14:textId="77777777" w:rsidR="00640D00" w:rsidRPr="003A2610" w:rsidRDefault="00640D00" w:rsidP="00640D00">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39E16EF" w14:textId="77777777" w:rsidR="00640D00" w:rsidRPr="003A2610" w:rsidRDefault="00640D00" w:rsidP="00640D00">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62E29003" w14:textId="77777777" w:rsidR="00640D00" w:rsidRPr="003A2610" w:rsidRDefault="00640D00" w:rsidP="00640D00">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28BB9DFB"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0A86653"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176A4437"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62C79F16"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F2EF62C" w14:textId="77777777" w:rsidR="00640D00"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67A6AE07" w14:textId="77777777" w:rsidR="00640D00" w:rsidRPr="00E0332B" w:rsidRDefault="00640D00" w:rsidP="00640D00">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78C1B26" w14:textId="7C829B15" w:rsidR="007240D7" w:rsidRPr="00640D00" w:rsidRDefault="00640D00" w:rsidP="00640D00">
      <w:pPr>
        <w:tabs>
          <w:tab w:val="left" w:pos="4357"/>
          <w:tab w:val="left" w:pos="8509"/>
        </w:tabs>
      </w:pPr>
      <w:r>
        <w:rPr>
          <w:rFonts w:ascii="Verdana" w:eastAsia="Verdana" w:hAnsi="Verdana" w:cs="Times New Roman"/>
        </w:rPr>
        <w:tab/>
      </w:r>
    </w:p>
    <w:bookmarkEnd w:id="0"/>
    <w:bookmarkEnd w:id="1"/>
    <w:bookmarkEnd w:id="2"/>
    <w:bookmarkEnd w:id="3"/>
    <w:bookmarkEnd w:id="4"/>
    <w:bookmarkEnd w:id="5"/>
    <w:sectPr w:rsidR="007240D7" w:rsidRPr="00640D00"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998C449" w:rsidR="00347E8D" w:rsidRDefault="00347E8D">
        <w:pPr>
          <w:pStyle w:val="Stopka"/>
          <w:jc w:val="right"/>
        </w:pPr>
        <w:r>
          <w:fldChar w:fldCharType="begin"/>
        </w:r>
        <w:r>
          <w:instrText>PAGE   \* MERGEFORMAT</w:instrText>
        </w:r>
        <w:r>
          <w:fldChar w:fldCharType="separate"/>
        </w:r>
        <w:r w:rsidR="00E7722D">
          <w:rPr>
            <w:noProof/>
          </w:rPr>
          <w:t>2</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5BA67F01" w14:textId="77777777" w:rsidR="00640D00" w:rsidRPr="00886648" w:rsidRDefault="00640D00" w:rsidP="00640D00">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1D633CC1" w14:textId="77777777" w:rsidR="00640D00" w:rsidRPr="00886648" w:rsidRDefault="00640D00" w:rsidP="00640D00">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31E8777" w14:textId="77777777" w:rsidR="00640D00" w:rsidRPr="00886648" w:rsidRDefault="00640D00" w:rsidP="00640D00">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A7B9DA1"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3B6F53">
            <w:rPr>
              <w:rFonts w:asciiTheme="majorHAnsi" w:hAnsiTheme="majorHAnsi"/>
              <w:color w:val="000000" w:themeColor="text1"/>
              <w:sz w:val="14"/>
              <w:szCs w:val="18"/>
            </w:rPr>
            <w:t>1</w:t>
          </w:r>
          <w:r w:rsidR="008F300B">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C66FF">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1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D4354CA"/>
    <w:multiLevelType w:val="hybridMultilevel"/>
    <w:tmpl w:val="299A5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472255819">
    <w:abstractNumId w:val="7"/>
  </w:num>
  <w:num w:numId="2" w16cid:durableId="1337415647">
    <w:abstractNumId w:val="3"/>
  </w:num>
  <w:num w:numId="3" w16cid:durableId="1975210940">
    <w:abstractNumId w:val="5"/>
  </w:num>
  <w:num w:numId="4" w16cid:durableId="898858348">
    <w:abstractNumId w:val="8"/>
  </w:num>
  <w:num w:numId="5" w16cid:durableId="909656315">
    <w:abstractNumId w:val="0"/>
  </w:num>
  <w:num w:numId="6" w16cid:durableId="398409611">
    <w:abstractNumId w:val="6"/>
  </w:num>
  <w:num w:numId="7" w16cid:durableId="626936439">
    <w:abstractNumId w:val="19"/>
  </w:num>
  <w:num w:numId="8" w16cid:durableId="1399398157">
    <w:abstractNumId w:val="1"/>
  </w:num>
  <w:num w:numId="9" w16cid:durableId="1488861391">
    <w:abstractNumId w:val="4"/>
  </w:num>
  <w:num w:numId="10" w16cid:durableId="111437025">
    <w:abstractNumId w:val="16"/>
  </w:num>
  <w:num w:numId="11" w16cid:durableId="820997666">
    <w:abstractNumId w:val="2"/>
  </w:num>
  <w:num w:numId="12" w16cid:durableId="1989942841">
    <w:abstractNumId w:val="10"/>
  </w:num>
  <w:num w:numId="13" w16cid:durableId="1892035537">
    <w:abstractNumId w:val="9"/>
  </w:num>
  <w:num w:numId="14" w16cid:durableId="889653437">
    <w:abstractNumId w:val="15"/>
  </w:num>
  <w:num w:numId="15" w16cid:durableId="42340484">
    <w:abstractNumId w:val="13"/>
  </w:num>
  <w:num w:numId="16" w16cid:durableId="958951712">
    <w:abstractNumId w:val="17"/>
  </w:num>
  <w:num w:numId="17" w16cid:durableId="1491284630">
    <w:abstractNumId w:val="12"/>
  </w:num>
  <w:num w:numId="18" w16cid:durableId="305939820">
    <w:abstractNumId w:val="20"/>
  </w:num>
  <w:num w:numId="19" w16cid:durableId="918489812">
    <w:abstractNumId w:val="18"/>
  </w:num>
  <w:num w:numId="20" w16cid:durableId="59179570">
    <w:abstractNumId w:val="14"/>
  </w:num>
  <w:num w:numId="21" w16cid:durableId="754464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2200"/>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43F1"/>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6EE2"/>
    <w:rsid w:val="001974F6"/>
    <w:rsid w:val="001A4996"/>
    <w:rsid w:val="001B0061"/>
    <w:rsid w:val="001D1A8B"/>
    <w:rsid w:val="001D2EB1"/>
    <w:rsid w:val="001E7E73"/>
    <w:rsid w:val="001F3242"/>
    <w:rsid w:val="001F3600"/>
    <w:rsid w:val="001F3F20"/>
    <w:rsid w:val="001F737A"/>
    <w:rsid w:val="002067F1"/>
    <w:rsid w:val="00224257"/>
    <w:rsid w:val="0024291C"/>
    <w:rsid w:val="00244A5A"/>
    <w:rsid w:val="00257711"/>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094"/>
    <w:rsid w:val="003A5D11"/>
    <w:rsid w:val="003A7C03"/>
    <w:rsid w:val="003B43F5"/>
    <w:rsid w:val="003B66FE"/>
    <w:rsid w:val="003B6F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3717"/>
    <w:rsid w:val="004906BC"/>
    <w:rsid w:val="004925D9"/>
    <w:rsid w:val="00492AEE"/>
    <w:rsid w:val="00496273"/>
    <w:rsid w:val="004A723C"/>
    <w:rsid w:val="004B29F9"/>
    <w:rsid w:val="004B722D"/>
    <w:rsid w:val="004C2303"/>
    <w:rsid w:val="004D154B"/>
    <w:rsid w:val="004D63D5"/>
    <w:rsid w:val="004E1AB0"/>
    <w:rsid w:val="004E7573"/>
    <w:rsid w:val="004F0C4A"/>
    <w:rsid w:val="004F20AD"/>
    <w:rsid w:val="004F6B10"/>
    <w:rsid w:val="00520308"/>
    <w:rsid w:val="00535E9B"/>
    <w:rsid w:val="00545120"/>
    <w:rsid w:val="005453F1"/>
    <w:rsid w:val="00551FB7"/>
    <w:rsid w:val="005563FF"/>
    <w:rsid w:val="00562E63"/>
    <w:rsid w:val="0056312B"/>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5F48B5"/>
    <w:rsid w:val="006048D6"/>
    <w:rsid w:val="00623B01"/>
    <w:rsid w:val="00625BB0"/>
    <w:rsid w:val="006261BB"/>
    <w:rsid w:val="00640D00"/>
    <w:rsid w:val="006422DC"/>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1C9E"/>
    <w:rsid w:val="006F3B57"/>
    <w:rsid w:val="006F5F72"/>
    <w:rsid w:val="00710355"/>
    <w:rsid w:val="00713B03"/>
    <w:rsid w:val="00720ED1"/>
    <w:rsid w:val="007240D7"/>
    <w:rsid w:val="007246D0"/>
    <w:rsid w:val="00724E05"/>
    <w:rsid w:val="00726BF1"/>
    <w:rsid w:val="00727EC1"/>
    <w:rsid w:val="0073187A"/>
    <w:rsid w:val="007343BE"/>
    <w:rsid w:val="007343C5"/>
    <w:rsid w:val="00742321"/>
    <w:rsid w:val="00742807"/>
    <w:rsid w:val="00755F52"/>
    <w:rsid w:val="00760251"/>
    <w:rsid w:val="007617E0"/>
    <w:rsid w:val="007635FF"/>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19F3"/>
    <w:rsid w:val="00842578"/>
    <w:rsid w:val="00847B49"/>
    <w:rsid w:val="00851BC1"/>
    <w:rsid w:val="00852695"/>
    <w:rsid w:val="008548B7"/>
    <w:rsid w:val="00857549"/>
    <w:rsid w:val="008707CC"/>
    <w:rsid w:val="00884D47"/>
    <w:rsid w:val="008A7413"/>
    <w:rsid w:val="008B6316"/>
    <w:rsid w:val="008C619A"/>
    <w:rsid w:val="008C677F"/>
    <w:rsid w:val="008C74CA"/>
    <w:rsid w:val="008C75AB"/>
    <w:rsid w:val="008D6A33"/>
    <w:rsid w:val="008D6FD3"/>
    <w:rsid w:val="008E2EA9"/>
    <w:rsid w:val="008E41A4"/>
    <w:rsid w:val="008E4838"/>
    <w:rsid w:val="008F17DA"/>
    <w:rsid w:val="008F1FB0"/>
    <w:rsid w:val="008F300B"/>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1415"/>
    <w:rsid w:val="009B3502"/>
    <w:rsid w:val="009B51B6"/>
    <w:rsid w:val="009B5CDA"/>
    <w:rsid w:val="009B633C"/>
    <w:rsid w:val="009C48AC"/>
    <w:rsid w:val="009C5C7C"/>
    <w:rsid w:val="009C66FF"/>
    <w:rsid w:val="009C6FBE"/>
    <w:rsid w:val="009D1815"/>
    <w:rsid w:val="009D58D0"/>
    <w:rsid w:val="009D5A1B"/>
    <w:rsid w:val="009D7472"/>
    <w:rsid w:val="009E0A88"/>
    <w:rsid w:val="009E2CB5"/>
    <w:rsid w:val="009E3A5D"/>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423C"/>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C3599"/>
    <w:rsid w:val="00BD1D08"/>
    <w:rsid w:val="00BE0AE4"/>
    <w:rsid w:val="00BE38BB"/>
    <w:rsid w:val="00C003C6"/>
    <w:rsid w:val="00C10B09"/>
    <w:rsid w:val="00C116F3"/>
    <w:rsid w:val="00C12714"/>
    <w:rsid w:val="00C1579A"/>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6BA"/>
    <w:rsid w:val="00C77BCF"/>
    <w:rsid w:val="00C8018C"/>
    <w:rsid w:val="00C874E6"/>
    <w:rsid w:val="00CB2D26"/>
    <w:rsid w:val="00CB3A6F"/>
    <w:rsid w:val="00CD2022"/>
    <w:rsid w:val="00CE2F55"/>
    <w:rsid w:val="00D03C12"/>
    <w:rsid w:val="00D10930"/>
    <w:rsid w:val="00D1247E"/>
    <w:rsid w:val="00D21BCE"/>
    <w:rsid w:val="00D22920"/>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417"/>
    <w:rsid w:val="00E706C2"/>
    <w:rsid w:val="00E72CD1"/>
    <w:rsid w:val="00E7722D"/>
    <w:rsid w:val="00E8041E"/>
    <w:rsid w:val="00E92F67"/>
    <w:rsid w:val="00E95B91"/>
    <w:rsid w:val="00EA6557"/>
    <w:rsid w:val="00EA6B97"/>
    <w:rsid w:val="00EB216E"/>
    <w:rsid w:val="00EC07C0"/>
    <w:rsid w:val="00EC22FA"/>
    <w:rsid w:val="00EC30C5"/>
    <w:rsid w:val="00ED2FD4"/>
    <w:rsid w:val="00EE5E2C"/>
    <w:rsid w:val="00EE7C80"/>
    <w:rsid w:val="00F01E75"/>
    <w:rsid w:val="00F21DD8"/>
    <w:rsid w:val="00F25128"/>
    <w:rsid w:val="00F32BD1"/>
    <w:rsid w:val="00F377D2"/>
    <w:rsid w:val="00F40848"/>
    <w:rsid w:val="00F4445C"/>
    <w:rsid w:val="00F4718C"/>
    <w:rsid w:val="00F527EB"/>
    <w:rsid w:val="00F57F56"/>
    <w:rsid w:val="00F65859"/>
    <w:rsid w:val="00F664AA"/>
    <w:rsid w:val="00F71902"/>
    <w:rsid w:val="00F724BA"/>
    <w:rsid w:val="00F751D8"/>
    <w:rsid w:val="00F835B4"/>
    <w:rsid w:val="00F90B96"/>
    <w:rsid w:val="00FA0F6A"/>
    <w:rsid w:val="00FB0646"/>
    <w:rsid w:val="00FB61C7"/>
    <w:rsid w:val="00FC53C2"/>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POST/DYS/OLD/GZ/01498/2026                        </dmsv2SWPP2ObjectNumber>
    <dmsv2SWPP2SumMD5 xmlns="http://schemas.microsoft.com/sharepoint/v3">f087dfab78b71ea5b2b00b14072067bd</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25027493</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FJ3FSM7XJ42E-1195302456-6545</_dlc_DocId>
    <_dlc_DocIdUrl xmlns="a19cb1c7-c5c7-46d4-85ae-d83685407bba">
      <Url>https://swpp2.dms.gkpge.pl/sites/43/_layouts/15/DocIdRedir.aspx?ID=FJ3FSM7XJ42E-1195302456-6545</Url>
      <Description>FJ3FSM7XJ42E-1195302456-6545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2C76330-BA91-4E87-962E-B5A577D72F47}"/>
</file>

<file path=customXml/itemProps3.xml><?xml version="1.0" encoding="utf-8"?>
<ds:datastoreItem xmlns:ds="http://schemas.openxmlformats.org/officeDocument/2006/customXml" ds:itemID="{27E16B2F-AAA5-462F-8692-724F0E6EF10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ACEAEA6-087E-4B40-883D-B4ED27CA2ECD}"/>
</file>

<file path=docProps/app.xml><?xml version="1.0" encoding="utf-8"?>
<Properties xmlns="http://schemas.openxmlformats.org/officeDocument/2006/extended-properties" xmlns:vt="http://schemas.openxmlformats.org/officeDocument/2006/docPropsVTypes">
  <Template>PGE word swz test</Template>
  <TotalTime>1</TotalTime>
  <Pages>13</Pages>
  <Words>3974</Words>
  <Characters>23845</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2026-04-21T07:52:00Z</dcterms:created>
  <dcterms:modified xsi:type="dcterms:W3CDTF">2026-04-21T07:53:00Z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50d31ff0-a045-4e9b-b2a9-9ec9db060a01</vt:lpwstr>
  </property>
</Properties>
</file>